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5613DA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5613DA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การแจ้งการดำเนินการผลิต นำเข้า ส่งออก  หรือมีไว้ในครอบครองซึ่งวัตถุอันตรายชนิดที่ </w:t>
      </w:r>
      <w:r w:rsidR="00C81DB8" w:rsidRPr="005613DA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6A56E8" w:rsidRPr="00925C0E" w:rsidRDefault="00D239AD" w:rsidP="006A56E8">
      <w:pPr>
        <w:spacing w:after="0" w:line="240" w:lineRule="auto"/>
        <w:rPr>
          <w:rFonts w:ascii="Cordia New" w:hAnsi="Cordia New"/>
          <w:noProof/>
          <w:sz w:val="30"/>
          <w:szCs w:val="30"/>
          <w:cs/>
          <w:lang w:bidi="th-TH"/>
        </w:rPr>
      </w:pPr>
      <w:r w:rsidRPr="005613DA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5613DA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5613DA">
        <w:rPr>
          <w:rFonts w:asciiTheme="minorBidi" w:hAnsiTheme="minorBidi"/>
          <w:sz w:val="30"/>
          <w:szCs w:val="30"/>
          <w:lang w:bidi="th-TH"/>
        </w:rPr>
        <w:t>:</w:t>
      </w:r>
      <w:r w:rsidRPr="005613D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6A56E8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8C33B3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5613DA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5613DA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5613DA">
        <w:rPr>
          <w:rFonts w:asciiTheme="minorBidi" w:hAnsiTheme="minorBidi"/>
          <w:sz w:val="30"/>
          <w:szCs w:val="30"/>
          <w:lang w:bidi="th-TH"/>
        </w:rPr>
        <w:t>:</w:t>
      </w:r>
      <w:r w:rsidRPr="005613D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5613DA" w:rsidRDefault="00A3500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w:pict>
          <v:line id="Straight Connector 2" o:spid="_x0000_s1026" style="position:absolute;z-index:251658240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" strokecolor="black [3200]" strokeweight="1pt">
            <v:stroke joinstyle="miter"/>
            <o:lock v:ext="edit" shapetype="f"/>
          </v:line>
        </w:pict>
      </w:r>
    </w:p>
    <w:p w:rsidR="002B2D62" w:rsidRPr="005613DA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5613DA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5613DA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การแจ้งการดำเนินการผลิต นำเข้า ส่งออก  หรือมีไว้ในครอบครองซึ่งวัตถุอันตรายชนิดที่ </w:t>
      </w:r>
      <w:r w:rsidR="00C81DB8" w:rsidRPr="005613DA">
        <w:rPr>
          <w:rFonts w:asciiTheme="minorBidi" w:hAnsiTheme="minorBidi"/>
          <w:noProof/>
          <w:sz w:val="30"/>
          <w:szCs w:val="30"/>
        </w:rPr>
        <w:t>2</w:t>
      </w:r>
    </w:p>
    <w:p w:rsidR="006A56E8" w:rsidRPr="00925C0E" w:rsidRDefault="00501E87" w:rsidP="006A56E8">
      <w:pPr>
        <w:spacing w:after="0" w:line="240" w:lineRule="auto"/>
        <w:rPr>
          <w:rFonts w:ascii="Cordia New" w:hAnsi="Cordia New"/>
          <w:noProof/>
          <w:sz w:val="30"/>
          <w:szCs w:val="30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2.   </w:t>
      </w:r>
      <w:r w:rsidR="00600A25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6A56E8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8C33B3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3.   </w:t>
      </w:r>
      <w:r w:rsidR="00132E1B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="00132E1B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4.   </w:t>
      </w:r>
      <w:r w:rsidR="00132E1B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รับแจ้ง</w:t>
      </w:r>
      <w:r w:rsidR="00132E1B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5.   </w:t>
      </w:r>
      <w:r w:rsidR="00C77AEA" w:rsidRPr="00501E87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501E87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5613DA" w:rsidTr="008C1396">
        <w:tc>
          <w:tcPr>
            <w:tcW w:w="675" w:type="dxa"/>
          </w:tcPr>
          <w:p w:rsidR="00394708" w:rsidRPr="005613DA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5613DA" w:rsidRDefault="00394708" w:rsidP="005613DA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116A76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  <w:tr w:rsidR="0087182F" w:rsidRPr="005613DA" w:rsidTr="008C1396">
        <w:tc>
          <w:tcPr>
            <w:tcW w:w="675" w:type="dxa"/>
          </w:tcPr>
          <w:p w:rsidR="00394708" w:rsidRPr="005613DA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5613DA" w:rsidRDefault="00394708" w:rsidP="005613DA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ประกาศสำนักงานคณะกรรมการอาหารและยา  เรื่อง การแจ้ง การออกใบรับแจ้ง การขอต่ออายุและการต่ออายุใบรับแจ้งการดําเนินการวัตถุอันตรายชนิดที่ 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2 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ที่สํานักงานคณะกรรมการอาหารและยารับผิดชอบ พ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 2556</w:t>
            </w:r>
          </w:p>
        </w:tc>
      </w:tr>
      <w:tr w:rsidR="0087182F" w:rsidRPr="005613DA" w:rsidTr="008C1396">
        <w:tc>
          <w:tcPr>
            <w:tcW w:w="675" w:type="dxa"/>
          </w:tcPr>
          <w:p w:rsidR="00394708" w:rsidRPr="005613DA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5613DA" w:rsidRDefault="00394708" w:rsidP="005613DA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5613D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5613D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</w:tbl>
    <w:p w:rsidR="003F4A0D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6.   </w:t>
      </w:r>
      <w:r w:rsidR="003F4A0D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501E87">
        <w:rPr>
          <w:rFonts w:asciiTheme="minorBidi" w:hAnsiTheme="minorBidi"/>
          <w:noProof/>
          <w:sz w:val="30"/>
          <w:szCs w:val="30"/>
        </w:rPr>
        <w:t>/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7.   </w:t>
      </w:r>
      <w:r w:rsidR="003F4A0D" w:rsidRPr="00501E87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501E87">
        <w:rPr>
          <w:rFonts w:asciiTheme="minorBidi" w:hAnsiTheme="minorBidi"/>
          <w:b/>
          <w:bCs/>
          <w:sz w:val="30"/>
          <w:szCs w:val="30"/>
          <w:lang w:bidi="th-TH"/>
        </w:rPr>
        <w:t xml:space="preserve">: </w:t>
      </w:r>
      <w:r w:rsidR="007F13BF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ส่วนกลาง,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501E87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8.   </w:t>
      </w:r>
      <w:r w:rsidR="00075E4A" w:rsidRPr="00501E87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082B39" w:rsidRPr="00501E87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501E87">
        <w:rPr>
          <w:rFonts w:asciiTheme="minorBidi" w:hAnsiTheme="minorBidi"/>
          <w:noProof/>
          <w:sz w:val="30"/>
          <w:szCs w:val="30"/>
        </w:rPr>
        <w:t>.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501E87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501E87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501E87">
        <w:rPr>
          <w:rFonts w:asciiTheme="minorBidi" w:hAnsiTheme="minorBidi"/>
          <w:noProof/>
          <w:sz w:val="30"/>
          <w:szCs w:val="30"/>
        </w:rPr>
        <w:t>.</w:t>
      </w:r>
      <w:r w:rsidR="00C81DB8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501E87">
        <w:rPr>
          <w:rFonts w:asciiTheme="minorBidi" w:hAnsiTheme="minorBidi"/>
          <w:noProof/>
          <w:sz w:val="30"/>
          <w:szCs w:val="30"/>
        </w:rPr>
        <w:t>. 2557</w:t>
      </w:r>
      <w:r w:rsidR="00C77AEA" w:rsidRPr="00501E87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5613DA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5613DA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5613DA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5613D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5613DA">
        <w:rPr>
          <w:rFonts w:asciiTheme="minorBidi" w:hAnsiTheme="minorBidi"/>
          <w:sz w:val="30"/>
          <w:szCs w:val="30"/>
          <w:cs/>
          <w:lang w:bidi="th-TH"/>
        </w:rPr>
        <w:tab/>
      </w:r>
      <w:r w:rsidR="003B0539">
        <w:rPr>
          <w:rFonts w:asciiTheme="minorBidi" w:hAnsiTheme="minorBidi"/>
          <w:sz w:val="30"/>
          <w:szCs w:val="30"/>
          <w:lang w:bidi="th-TH"/>
        </w:rPr>
        <w:t>3</w:t>
      </w:r>
      <w:r w:rsidR="00C81DB8" w:rsidRPr="005613D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  <w:r w:rsidRPr="005613D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9.  </w:t>
      </w:r>
      <w:r w:rsidR="00075E4A" w:rsidRPr="00501E87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431268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5613D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5613DA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431268" w:rsidRPr="00431268">
        <w:rPr>
          <w:rFonts w:asciiTheme="minorBidi" w:hAnsiTheme="minorBidi" w:hint="cs"/>
          <w:sz w:val="30"/>
          <w:szCs w:val="30"/>
          <w:cs/>
          <w:lang w:bidi="th-TH"/>
        </w:rPr>
        <w:t>0</w:t>
      </w:r>
      <w:r w:rsidR="00C81DB8" w:rsidRPr="005613D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431268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5613D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431268" w:rsidRPr="00431268">
        <w:rPr>
          <w:rFonts w:asciiTheme="minorBidi" w:hAnsiTheme="minorBidi"/>
          <w:sz w:val="30"/>
          <w:szCs w:val="30"/>
          <w:lang w:bidi="th-TH"/>
        </w:rPr>
        <w:t>0</w:t>
      </w:r>
    </w:p>
    <w:p w:rsidR="00075E4A" w:rsidRPr="00431268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5613D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431268" w:rsidRPr="00431268">
        <w:rPr>
          <w:rFonts w:asciiTheme="minorBidi" w:hAnsiTheme="minorBidi"/>
          <w:sz w:val="30"/>
          <w:szCs w:val="30"/>
          <w:lang w:bidi="th-TH"/>
        </w:rPr>
        <w:t>0</w:t>
      </w:r>
    </w:p>
    <w:p w:rsidR="00760D0B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10.  </w:t>
      </w:r>
      <w:r w:rsidR="00760D0B" w:rsidRPr="00501E87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501E87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การแจ้งการดำเนินการผลิต นำเข้า ส่งออก  หรือมีไว้ในครอบครองซึ่งวัตถุอันตรายชนิดที่ </w:t>
      </w:r>
      <w:r w:rsidR="00094F82" w:rsidRPr="00501E87">
        <w:rPr>
          <w:rFonts w:asciiTheme="minorBidi" w:hAnsiTheme="minorBidi"/>
          <w:noProof/>
          <w:sz w:val="30"/>
          <w:szCs w:val="30"/>
        </w:rPr>
        <w:t xml:space="preserve">2  </w:t>
      </w:r>
    </w:p>
    <w:p w:rsidR="00C77AEA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11.  </w:t>
      </w:r>
      <w:r w:rsidR="00C77AEA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ช่องทางการให้บริการ</w:t>
      </w:r>
      <w:r w:rsidR="00C77AEA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tbl>
      <w:tblPr>
        <w:tblStyle w:val="TableGrid"/>
        <w:tblW w:w="1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  <w:gridCol w:w="9639"/>
      </w:tblGrid>
      <w:tr w:rsidR="00501E87" w:rsidRPr="005613DA" w:rsidTr="00501E87">
        <w:tc>
          <w:tcPr>
            <w:tcW w:w="675" w:type="dxa"/>
          </w:tcPr>
          <w:p w:rsidR="00501E87" w:rsidRPr="005613DA" w:rsidRDefault="00501E87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1</w:t>
            </w:r>
            <w:r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501E87" w:rsidRDefault="00501E87" w:rsidP="006E55A7">
            <w:pPr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</w:pPr>
            <w:r w:rsidRPr="00135675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 w:rsidRPr="00135675"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  <w:p w:rsidR="00501E87" w:rsidRPr="004B13CD" w:rsidRDefault="00501E87" w:rsidP="006E55A7">
            <w:pPr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4B13CD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 w:rsidR="008C33B3"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แพร่</w:t>
            </w:r>
            <w:r w:rsidR="00B85118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โทร 0 5462 1096</w:t>
            </w:r>
            <w:r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/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ติดต่อด้วยตนเอง ณ หน่วยงาน</w:t>
            </w:r>
          </w:p>
          <w:p w:rsidR="00501E87" w:rsidRDefault="00501E87" w:rsidP="006E55A7">
            <w:pPr>
              <w:rPr>
                <w:rFonts w:ascii="Cordia New" w:hAnsi="Cordia New"/>
                <w:iCs/>
                <w:sz w:val="30"/>
                <w:szCs w:val="30"/>
              </w:rPr>
            </w:pPr>
            <w:r w:rsidRPr="00135675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(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 xml:space="preserve">)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 xml:space="preserve">ตั้งแต่เวลา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 xml:space="preserve">08:30 - 16:30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น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. (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มีพักเที่ยง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lang w:bidi="th-TH"/>
              </w:rPr>
              <w:t>)</w:t>
            </w:r>
          </w:p>
          <w:p w:rsidR="00B85118" w:rsidRPr="00135675" w:rsidRDefault="00B85118" w:rsidP="006E55A7">
            <w:pP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</w:pPr>
            <w:r w:rsidRPr="00B85118">
              <w:rPr>
                <w:rFonts w:ascii="Cordia New" w:hAnsi="Cordia New" w:hint="cs"/>
                <w:b/>
                <w:bCs/>
                <w:iCs/>
                <w:sz w:val="30"/>
                <w:szCs w:val="30"/>
                <w:cs/>
                <w:lang w:bidi="th-TH"/>
              </w:rPr>
              <w:t>หมายเหตุ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35675">
              <w:rPr>
                <w:rFonts w:ascii="Cordia New" w:hAnsi="Cordia New"/>
                <w:iCs/>
                <w:noProof/>
                <w:sz w:val="30"/>
                <w:szCs w:val="30"/>
                <w:cs/>
                <w:lang w:bidi="th-TH"/>
              </w:rPr>
              <w:t>กรณีสถานที่เก็บรักษาวัตถุอันตรายอยู่</w:t>
            </w:r>
            <w:r>
              <w:rPr>
                <w:rFonts w:ascii="Cordia New" w:hAnsi="Cordia New" w:hint="cs"/>
                <w:iCs/>
                <w:noProof/>
                <w:sz w:val="30"/>
                <w:szCs w:val="30"/>
                <w:cs/>
                <w:lang w:bidi="th-TH"/>
              </w:rPr>
              <w:t>ในจังหวัดแพร่</w:t>
            </w:r>
          </w:p>
        </w:tc>
        <w:tc>
          <w:tcPr>
            <w:tcW w:w="9639" w:type="dxa"/>
          </w:tcPr>
          <w:p w:rsidR="00501E87" w:rsidRPr="005613DA" w:rsidRDefault="00501E87" w:rsidP="00501E87">
            <w:pPr>
              <w:rPr>
                <w:rFonts w:asciiTheme="minorBidi" w:hAnsiTheme="minorBidi"/>
                <w:iCs/>
                <w:sz w:val="30"/>
                <w:szCs w:val="30"/>
              </w:rPr>
            </w:pPr>
          </w:p>
        </w:tc>
      </w:tr>
    </w:tbl>
    <w:p w:rsidR="00B85118" w:rsidRDefault="00B85118" w:rsidP="00501E87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B85118" w:rsidRDefault="00B85118" w:rsidP="00501E87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B85118" w:rsidRDefault="00B85118" w:rsidP="00501E87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B85118" w:rsidRDefault="00B85118" w:rsidP="00501E87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18441F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 xml:space="preserve">12.  </w:t>
      </w:r>
      <w:r w:rsidR="00575FAF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360"/>
        <w:rPr>
          <w:rFonts w:asciiTheme="minorBidi" w:hAnsiTheme="minorBidi" w:cs="Cordia New"/>
          <w:noProof/>
          <w:sz w:val="30"/>
          <w:szCs w:val="30"/>
          <w:lang w:bidi="th-TH"/>
        </w:rPr>
      </w:pPr>
      <w:r w:rsidRPr="00082B39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 w:firstLine="993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ผู้ประสงค์จะดำเนินการผลิตหรือนำเข้าวัตถุอันตรายชนิดที่ </w:t>
      </w:r>
      <w:r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ซึ่งเป็นผู้ที่ได้ยื่นขอขึ้นทะเบียนวัตถุอันตรายและได้รับใบสำคัญการขึ้นทะเบียนวัตถุอันตราย </w:t>
      </w:r>
      <w:r w:rsidRPr="005613DA">
        <w:rPr>
          <w:rFonts w:asciiTheme="minorBidi" w:hAnsiTheme="minorBidi"/>
          <w:noProof/>
          <w:sz w:val="30"/>
          <w:szCs w:val="30"/>
        </w:rPr>
        <w:t>(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Pr="005613DA">
        <w:rPr>
          <w:rFonts w:asciiTheme="minorBidi" w:hAnsiTheme="minorBidi"/>
          <w:noProof/>
          <w:sz w:val="30"/>
          <w:szCs w:val="30"/>
        </w:rPr>
        <w:t>./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Pr="005613DA">
        <w:rPr>
          <w:rFonts w:asciiTheme="minorBidi" w:hAnsiTheme="minorBidi"/>
          <w:noProof/>
          <w:sz w:val="30"/>
          <w:szCs w:val="30"/>
        </w:rPr>
        <w:t xml:space="preserve">2)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นั้นแล้ว หรือผู้ประสงค์จะดำเนินการส่งออกหรือมีไว้ในครอบครองเพื่อใช้รับจ้างซึ่งวัตถุอันตรายชนิดที่ </w:t>
      </w:r>
      <w:r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ซึ่งเป็นผลิตภัณฑ์ที่ได้มีการขึ้นทะเบียนวัตถุอันตรายไว้แล้ว ต้องยื่นแจ้งการดำเนินการผลิต นำเข้า ส่งออก หรือมีไว้ในครอบครองเพื่อใช้รับจ้างซึ่งวัตถุอันตรายวัตถุอันตรายชนิดที่ </w:t>
      </w:r>
      <w:r w:rsidRPr="005613DA">
        <w:rPr>
          <w:rFonts w:asciiTheme="minorBidi" w:hAnsiTheme="minorBidi"/>
          <w:noProof/>
          <w:sz w:val="30"/>
          <w:szCs w:val="30"/>
        </w:rPr>
        <w:t>2 (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แล้วแต่กรณี</w:t>
      </w:r>
      <w:r w:rsidRPr="005613DA">
        <w:rPr>
          <w:rFonts w:asciiTheme="minorBidi" w:hAnsiTheme="minorBidi"/>
          <w:noProof/>
          <w:sz w:val="30"/>
          <w:szCs w:val="30"/>
        </w:rPr>
        <w:t xml:space="preserve">)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ต่อพนักงานเจ้าหน้าที่ก่อนการดำเนินการ</w:t>
      </w:r>
    </w:p>
    <w:p w:rsidR="00082B39" w:rsidRP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082B39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วิธีการและเงื่อนไขในการยื่นคำขอ</w:t>
      </w:r>
    </w:p>
    <w:p w:rsidR="00082B39" w:rsidRDefault="005613DA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การแจ้งการดำเนินการผลิต นำเข้า หรือส่งออกวัตถุอันตรายชนิดที่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ให้ยื่นคำขอ ณ สำนักงานคณะกรรมการอาหารและยา หรืออาจแจ้งผ่านระบบเครือข่ายอิเล็กทรอนิกส์ของสำนักงานคณะกรรมการอาหารและยาก็ได้ ทั้งนี้ การแจ้งผ่านระบบเครือข่ายอิเล็กทรอนิกส์จะกระทำได้เฉพาะกรณีเป็นการแจ้งดำเนินการผลิตที่ผู้ยื่นคำขอมีใบอนุญาตผลิต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หรือใบรับแจ้งการดำเนินการผลิตวัตถุอันตรายชนิดที่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ที่เป็นกลุ่มผลิตภัณฑ์ประเภทเดียวกันและเป็นสายการผลิตเดียวกันแล้ว และเฉพาะกรณีการแจ้งดำเนินการนำเข้าหรือส่งออกที่ผู้ยื่นคำขอมีใบอนุญาตผลิต นำเข้า หรือส่งออกวัตถุอันตรายชนิดที่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หรือใบรับแจ้งดำเนินการผลิต นำเข้า หรือส่งออกวัตถุอันตรายชนิดที่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ที่เป็นกลุ่มผลิตภัณฑ์ประเภทเดียวกันแล้ว</w:t>
      </w:r>
      <w:r w:rsidR="00575FAF" w:rsidRPr="005613DA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การแจ้งการดำเนินการมีไว้ในครอบครองเพื่อใช้รับจ้างหรือให้บริการซึ่งวัตถุอันตรายชนิดที่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ได้แก่ การให้บริการรับจ้างกำจัดปลวก แมลง และสัตว์ฟันคู่ และการให้บริการรับจ้างทำความสะอาด หากสถานที่เก็บรักษาวัตถุอันตรายอยู่ในเขตกรุงเทพมหานคร ให้ยื่นคำขอ ณ สำนักงานคณะกรรมการอาหารและยา และหากสถานที่เก็บรักษาวัตถุอันตรายอยู่ต่างจังหวัด ให้ยื่นคำขอ ณ สำนักงานสาธารณสุขจังหวัด</w:t>
      </w:r>
      <w:r w:rsidR="00575FAF" w:rsidRPr="005613DA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การแจ้งดำเนินการให้ยื่นคำขอตามแบบ </w:t>
      </w:r>
      <w:r>
        <w:rPr>
          <w:rFonts w:asciiTheme="minorBidi" w:hAnsiTheme="minorBidi"/>
          <w:noProof/>
          <w:sz w:val="30"/>
          <w:szCs w:val="30"/>
        </w:rPr>
        <w:t>“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ใบแจ้งการดำเนินการวัตถุอันตรายชนิดที่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>2 (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./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5613DA">
        <w:rPr>
          <w:rFonts w:asciiTheme="minorBidi" w:hAnsiTheme="minorBidi"/>
          <w:noProof/>
          <w:sz w:val="30"/>
          <w:szCs w:val="30"/>
        </w:rPr>
        <w:t>3)</w:t>
      </w:r>
      <w:r>
        <w:rPr>
          <w:rFonts w:asciiTheme="minorBidi" w:hAnsiTheme="minorBidi"/>
          <w:noProof/>
          <w:sz w:val="30"/>
          <w:szCs w:val="30"/>
        </w:rPr>
        <w:t>”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ตามหลักเกณฑ์และวิธีการที่กำหนดไว้ในประกาศสำนักงานคณะกรรมการอาหารและยา เรื่อง การแจ้ง การออกใบรับแจ้ง การขอต่ออายุและการต่ออายุใบรับแจ้งการดำเนินการวัตถุอันตรายชนิดที่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ที่สำนักงานคณะกรรมการอาหารและยารับผิดชอบ พ</w:t>
      </w:r>
      <w:r w:rsidR="00575FAF" w:rsidRPr="005613DA">
        <w:rPr>
          <w:rFonts w:asciiTheme="minorBidi" w:hAnsiTheme="minorBidi"/>
          <w:noProof/>
          <w:sz w:val="30"/>
          <w:szCs w:val="30"/>
        </w:rPr>
        <w:t>.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. 2556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และต้องจัดเตรียมสถานที่ให้เป็นไปตามข้อกำหนดหลักเกณฑ์ตามที่กำหนดไว้ในประกาศกระทรวงสาธารณสุข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และการมีไว้ในครอบครองเพื่อใช้รับจ้างซึ่งวัตถุอันตรายที่สำนักงานคณะกรรมการอาหารและยารับผิดชอบ พ</w:t>
      </w:r>
      <w:r w:rsidR="00575FAF" w:rsidRPr="005613DA">
        <w:rPr>
          <w:rFonts w:asciiTheme="minorBidi" w:hAnsiTheme="minorBidi"/>
          <w:noProof/>
          <w:sz w:val="30"/>
          <w:szCs w:val="30"/>
        </w:rPr>
        <w:t>.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575FAF" w:rsidRPr="005613DA">
        <w:rPr>
          <w:rFonts w:asciiTheme="minorBidi" w:hAnsiTheme="minorBidi"/>
          <w:noProof/>
          <w:sz w:val="30"/>
          <w:szCs w:val="30"/>
        </w:rPr>
        <w:t>. 2555</w:t>
      </w:r>
      <w:r w:rsidR="00575FAF" w:rsidRPr="005613DA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สำหรับการแจ้งการดำเนินการผลิต นำเข้า หรือส่งออก ผู้แจ้งจะต้องแยกยื่นใบแจ้งตามแต่ละชื่อผลิตภัณฑ์ </w:t>
      </w:r>
      <w:r w:rsidR="00575FAF" w:rsidRPr="005613DA">
        <w:rPr>
          <w:rFonts w:asciiTheme="minorBidi" w:hAnsiTheme="minorBidi"/>
          <w:noProof/>
          <w:sz w:val="30"/>
          <w:szCs w:val="30"/>
        </w:rPr>
        <w:t>(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หรือตามใบสำคัญการขึ้นทะเบียนวัตถุอันตราย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และแยกใบแจ้งตามแต่ละประเภทของการดำเนินการ เช่น ผู้ผลิตและส่งออกวัตถุอันตรายชื่อผลิตภัณฑ์ ก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.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จะต้องแจ้งการดำเนินการผลิตสำหรับผลิตภัณฑ์ ก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.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และแจ้งการดำเนินการส่งออกสำหรับผลิตภัณฑ์ ก</w:t>
      </w:r>
      <w:r w:rsidR="00575FAF" w:rsidRPr="005613DA">
        <w:rPr>
          <w:rFonts w:asciiTheme="minorBidi" w:hAnsiTheme="minorBidi"/>
          <w:noProof/>
          <w:sz w:val="30"/>
          <w:szCs w:val="30"/>
        </w:rPr>
        <w:t>.</w:t>
      </w:r>
      <w:r w:rsidR="00575FAF" w:rsidRPr="005613DA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สำหรับการแจ้งดำเนินการมีไว้ในครอบครองเพื่อใช้รับจ้างซึ่งวัตถุอันตราย หากผู้แจ้งมีสถานที่เก็บรักษาวัตถุอันตรายตั้งอยู่ในหลายพื้นที่ ผู้แจ้งจะต้องแยกยื่นใบแจ้งสำหรับแต่ละสถานที่เก็บรักษา หากผู้แจ้งมีสถานที่เก็บรักษาวัตถุอันตรายอยู่ในหลายจังหวัด ผู้แจ้งจะต้องแยกยื่นใบแจ้งต่อพนักงานเจ้าหน้าที่ในแต่ละจังหวัด และหากผู้แจ้งมีการครอบครองวัตถุอันตรายทั้งเพื่อใช้รับจ้างกำจัดแมลงและเพื่อใช้รับจ้างทำความสะอาด ผู้แจ้งจะต้องแยกยื่นใบแจ้งตาม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lastRenderedPageBreak/>
        <w:t>ประเภทของการใช้รับจ้าง</w:t>
      </w:r>
      <w:r w:rsidR="00575FAF" w:rsidRPr="005613DA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เมื่อพนักงานเจ้าหน้าที่ได้รับแจ้งการดำเนินการตามแบบ วอ</w:t>
      </w:r>
      <w:r w:rsidR="00575FAF" w:rsidRPr="005613DA">
        <w:rPr>
          <w:rFonts w:asciiTheme="minorBidi" w:hAnsiTheme="minorBidi"/>
          <w:noProof/>
          <w:sz w:val="30"/>
          <w:szCs w:val="30"/>
        </w:rPr>
        <w:t>./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สธ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. 3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และได้พิจารณาตรวจสอบเอกสารและหลักฐานประกอบการแจ้งแล้ว หากถูกต้องเหมาะสมและสอดคล้องตามข้อกำหนดหลักเกณฑ์ที่เกี่ยวข้อง พนักงานเจ้าหน้าที่จะออกใบรับแจ้งการดำเนินการเพื่อเป็นหลักฐานการแจ้งให้แก่ผู้แจ้ง ใบรับแจ้งการดำเนินการมีอายุ </w:t>
      </w:r>
      <w:r w:rsidR="00575FAF" w:rsidRPr="005613DA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ปี นับถึงวันสิ้นปีปฏิทินแห่งปีที่สามนับแต่ปีที่ออกใบรับแจ้ง ดูรายละเอียดการต่ออายุใบรับแจ้งการดำเนินการได้ในคู่มือสำหรับประชาชน เรื่อง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“</w:t>
      </w:r>
      <w:r w:rsidR="00575FAF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การต่ออายุใบรับแจ้งการดำเนินการผลิต นำเข้า ส่งออก หรือมีไว้ในครอบครองซึ่งวัตถุอันตรายชนิดที่ </w:t>
      </w:r>
      <w:r w:rsidR="00575FAF" w:rsidRPr="005613DA">
        <w:rPr>
          <w:rFonts w:asciiTheme="minorBidi" w:hAnsiTheme="minorBidi"/>
          <w:noProof/>
          <w:sz w:val="30"/>
          <w:szCs w:val="30"/>
        </w:rPr>
        <w:t>2</w:t>
      </w:r>
    </w:p>
    <w:p w:rsidR="00082B39" w:rsidRP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i/>
          <w:iCs/>
          <w:noProof/>
          <w:sz w:val="30"/>
          <w:szCs w:val="30"/>
        </w:rPr>
      </w:pPr>
      <w:r w:rsidRPr="00082B39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116A76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 xml:space="preserve">1. 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การตรวจสอบรายชื่อวัตถุอันตรายชนิดที่ </w:t>
      </w:r>
      <w:r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ในความรับผิดชอบของสำนักงานคณะกรรมการอาหารและยา ตรวจสอบได้จากบัญชี </w:t>
      </w:r>
      <w:r w:rsidRPr="005613DA">
        <w:rPr>
          <w:rFonts w:asciiTheme="minorBidi" w:hAnsiTheme="minorBidi"/>
          <w:noProof/>
          <w:sz w:val="30"/>
          <w:szCs w:val="30"/>
        </w:rPr>
        <w:t xml:space="preserve">4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แนบท้าย</w:t>
      </w:r>
    </w:p>
    <w:p w:rsidR="00116A76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>(1.1)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ประกาศกระทรวงอุตสาหกรรม เรื่อง บัญชีรายชื่อวัตถุอันตราย 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>. 2556 (</w:t>
      </w:r>
      <w:hyperlink r:id="rId9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http://www.fda.moph.go.th/psiond/download/ailist/ailist_2556.pdf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>(1.2)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ประกาศกระทรวงอุตสาหกรรม เรื่อง บัญชีรายชื่อวัตถุอันตราย </w:t>
      </w:r>
      <w:r w:rsidRPr="005613DA">
        <w:rPr>
          <w:rFonts w:asciiTheme="minorBidi" w:hAnsiTheme="minorBidi"/>
          <w:noProof/>
          <w:sz w:val="30"/>
          <w:szCs w:val="30"/>
        </w:rPr>
        <w:t>(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ฉบับที่ </w:t>
      </w:r>
      <w:r w:rsidRPr="005613DA">
        <w:rPr>
          <w:rFonts w:asciiTheme="minorBidi" w:hAnsiTheme="minorBidi"/>
          <w:noProof/>
          <w:sz w:val="30"/>
          <w:szCs w:val="30"/>
        </w:rPr>
        <w:t xml:space="preserve">2)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>. 2558 (</w:t>
      </w:r>
      <w:hyperlink r:id="rId10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http://www.fda.moph.go.th/psiond/download/law/moit/moit_hazlist2558.pdf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 xml:space="preserve">2. 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แต่งตั้งพนักงานเจ้าหน้าที่เพื่อการปฏิบัติตามพระราชบัญญัติวัตถุอันตราย 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 xml:space="preserve">. 2535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>. 2554 (</w:t>
      </w:r>
      <w:hyperlink r:id="rId11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 xml:space="preserve">3.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ประกาศสำนักงานคณะกรรมการอาหารและยา เรื่อง การแจ้ง การออกใบรับแจ้ง การขอต่ออายุ และการต่ออายุใบรับแจ้งการดำเนินการวัตถุอันตรายชนิดที่ </w:t>
      </w:r>
      <w:r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ที่สำนักงานคณะกรรมการอาหารและยารับผิดชอบ 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>. 2556 (</w:t>
      </w:r>
      <w:hyperlink r:id="rId12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http://www.fda.moph.go.th/psiond/download/law/fda/FDA_WOOR2_2556pdf.pdf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 xml:space="preserve">4.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หลักเกณฑ์และวิธีการในการผลิต การนำเข้า การส่งออก และการมีไว้ในครอบครองเพื่อใช้รับจ้างซึ่งวัตถุอันตรายที่สำนักงานคณะกรรมการอาหารและยารับผิดชอบ 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>. 2555    (</w:t>
      </w:r>
      <w:hyperlink r:id="rId13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http://www.fda.moph.go.th/psiond/download/law/moph/55/moph_lakken.PDF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 xml:space="preserve">5.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แนวทางปฏิบัติการแจ้งการดำเนินการเกี่ยวกับวัตถุอันตรายชนิดที่ </w:t>
      </w:r>
      <w:r w:rsidRPr="005613DA">
        <w:rPr>
          <w:rFonts w:asciiTheme="minorBidi" w:hAnsiTheme="minorBidi"/>
          <w:noProof/>
          <w:sz w:val="30"/>
          <w:szCs w:val="30"/>
        </w:rPr>
        <w:t xml:space="preserve">2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ประเภทการผลิต นำเข้า ส่งออก ผ่านระบบเครือข่ายอิเล็กทรอนิกส์ของสำนักงานคณะกรรมการอาหารและยา และการตรวจสอบกลุ่มของผลิตภัณฑ์และสายการผลิตที่สามารถแจ้งการดำเนินการผ่านระบบเครือข่ายอิเล็กทรอนิกส์ได้ </w:t>
      </w:r>
      <w:r w:rsidRPr="005613DA">
        <w:rPr>
          <w:rFonts w:asciiTheme="minorBidi" w:hAnsiTheme="minorBidi"/>
          <w:noProof/>
          <w:sz w:val="30"/>
          <w:szCs w:val="30"/>
        </w:rPr>
        <w:t>(</w:t>
      </w:r>
      <w:hyperlink r:id="rId14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http://www.fda.moph.go.th/psiond/eservice.htm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</w:p>
    <w:p w:rsidR="00082B39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5613DA">
        <w:rPr>
          <w:rFonts w:asciiTheme="minorBidi" w:hAnsiTheme="minorBidi"/>
          <w:noProof/>
          <w:sz w:val="30"/>
          <w:szCs w:val="30"/>
        </w:rPr>
        <w:t xml:space="preserve">6.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ผู้ควบคุมการใช้วัตถุอันตรายเพื่อใช้รับจ้าง 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>. 2550 (</w:t>
      </w:r>
      <w:hyperlink r:id="rId15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http://www.fda.moph.go.th/psiond/download/law/moph/50/MOPH_PCO_50.pdf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</w:p>
    <w:p w:rsidR="00575FAF" w:rsidRDefault="00575FAF" w:rsidP="00082B39">
      <w:pPr>
        <w:tabs>
          <w:tab w:val="left" w:pos="426"/>
          <w:tab w:val="left" w:pos="1418"/>
        </w:tabs>
        <w:spacing w:before="120" w:after="0" w:line="240" w:lineRule="auto"/>
        <w:ind w:left="425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5613DA">
        <w:rPr>
          <w:rFonts w:asciiTheme="minorBidi" w:hAnsiTheme="minorBidi"/>
          <w:noProof/>
          <w:sz w:val="30"/>
          <w:szCs w:val="30"/>
        </w:rPr>
        <w:t xml:space="preserve">7.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ยกเว้นการปฏิบัติของการมีไว้ในครอบครองซึ่งวัตถุอันตรายเพื่อใช้รับจ้าง ตามพระราชบัญญัติวัตถุอันตราย พ</w:t>
      </w:r>
      <w:r w:rsidRPr="005613DA">
        <w:rPr>
          <w:rFonts w:asciiTheme="minorBidi" w:hAnsiTheme="minorBidi"/>
          <w:noProof/>
          <w:sz w:val="30"/>
          <w:szCs w:val="30"/>
        </w:rPr>
        <w:t>.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5613DA">
        <w:rPr>
          <w:rFonts w:asciiTheme="minorBidi" w:hAnsiTheme="minorBidi"/>
          <w:noProof/>
          <w:sz w:val="30"/>
          <w:szCs w:val="30"/>
        </w:rPr>
        <w:t xml:space="preserve">. 2535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ที่สำนักงานคณะกรรมการอาหารและยามีอำนาจหน้าที่รับผิดชอบ </w:t>
      </w:r>
      <w:r w:rsidRPr="005613DA">
        <w:rPr>
          <w:rFonts w:asciiTheme="minorBidi" w:hAnsiTheme="minorBidi"/>
          <w:noProof/>
          <w:sz w:val="30"/>
          <w:szCs w:val="30"/>
        </w:rPr>
        <w:t>(</w:t>
      </w:r>
      <w:hyperlink r:id="rId16" w:history="1">
        <w:r w:rsidRPr="005613D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http://www.fda.moph.go.th/psiond/download/law/moph/47/MOPH_exception_pco.pdf</w:t>
        </w:r>
      </w:hyperlink>
      <w:r w:rsidRPr="005613DA">
        <w:rPr>
          <w:rFonts w:asciiTheme="minorBidi" w:hAnsiTheme="minorBidi"/>
          <w:noProof/>
          <w:sz w:val="30"/>
          <w:szCs w:val="30"/>
        </w:rPr>
        <w:t>)</w:t>
      </w:r>
      <w:r w:rsidRPr="005613DA">
        <w:rPr>
          <w:rFonts w:asciiTheme="minorBidi" w:hAnsiTheme="minorBidi"/>
          <w:noProof/>
          <w:sz w:val="30"/>
          <w:szCs w:val="30"/>
        </w:rPr>
        <w:br/>
      </w:r>
    </w:p>
    <w:p w:rsidR="005613DA" w:rsidRDefault="005613DA" w:rsidP="005613DA">
      <w:pPr>
        <w:tabs>
          <w:tab w:val="left" w:pos="426"/>
          <w:tab w:val="left" w:pos="1418"/>
        </w:tabs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65175D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 xml:space="preserve">13.  </w:t>
      </w:r>
      <w:r w:rsidR="0065175D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10421" w:type="dxa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313D38" w:rsidRPr="005613DA" w:rsidTr="006A56E8">
        <w:trPr>
          <w:tblHeader/>
        </w:trPr>
        <w:tc>
          <w:tcPr>
            <w:tcW w:w="675" w:type="dxa"/>
          </w:tcPr>
          <w:p w:rsidR="00313D38" w:rsidRPr="005613DA" w:rsidRDefault="00313D3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5613DA" w:rsidRDefault="00313D3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5613DA" w:rsidRDefault="00313D3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5613DA" w:rsidRDefault="00313D3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313D38" w:rsidRPr="005613DA" w:rsidRDefault="00313D3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5613DA" w:rsidRDefault="00313D3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5613DA" w:rsidRDefault="00313D3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6A56E8" w:rsidRPr="005613DA" w:rsidTr="006A56E8">
        <w:tc>
          <w:tcPr>
            <w:tcW w:w="675" w:type="dxa"/>
          </w:tcPr>
          <w:p w:rsidR="006A56E8" w:rsidRPr="005613DA" w:rsidRDefault="006A56E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คืนสำเนาและมอบใบนัดรับเรื่อง</w:t>
            </w: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/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ติดตามเรื่องให้ผู้ยื่นคำขอ</w:t>
            </w:r>
          </w:p>
        </w:tc>
        <w:tc>
          <w:tcPr>
            <w:tcW w:w="1406" w:type="dxa"/>
          </w:tcPr>
          <w:p w:rsidR="006A56E8" w:rsidRPr="005613DA" w:rsidRDefault="006A56E8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 xml:space="preserve">3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6A56E8" w:rsidRPr="005613DA" w:rsidRDefault="006A56E8" w:rsidP="00FD6FA7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C33B3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6A56E8" w:rsidRPr="005613DA" w:rsidTr="006A56E8">
        <w:tc>
          <w:tcPr>
            <w:tcW w:w="675" w:type="dxa"/>
          </w:tcPr>
          <w:p w:rsidR="006A56E8" w:rsidRPr="005613DA" w:rsidRDefault="006A56E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 xml:space="preserve">(1)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สรุปผลการประเมินและเสนอออกใบรับแจ้ง</w:t>
            </w:r>
          </w:p>
        </w:tc>
        <w:tc>
          <w:tcPr>
            <w:tcW w:w="1406" w:type="dxa"/>
          </w:tcPr>
          <w:p w:rsidR="006A56E8" w:rsidRPr="005613DA" w:rsidRDefault="006A56E8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6A56E8" w:rsidRPr="005613DA" w:rsidRDefault="006A56E8" w:rsidP="00FD45FF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C33B3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6A56E8" w:rsidRPr="005613DA" w:rsidTr="006A56E8">
        <w:tc>
          <w:tcPr>
            <w:tcW w:w="675" w:type="dxa"/>
          </w:tcPr>
          <w:p w:rsidR="006A56E8" w:rsidRPr="005613DA" w:rsidRDefault="006A56E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6A56E8" w:rsidRPr="005613DA" w:rsidRDefault="00B85118" w:rsidP="005613DA">
            <w:pPr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2</w:t>
            </w:r>
            <w:r w:rsidR="00FD45FF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="00FD45FF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วัน</w:t>
            </w:r>
            <w:r w:rsidR="003B0539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ทำการ</w:t>
            </w:r>
          </w:p>
        </w:tc>
        <w:tc>
          <w:tcPr>
            <w:tcW w:w="1571" w:type="dxa"/>
          </w:tcPr>
          <w:p w:rsidR="006A56E8" w:rsidRPr="005613DA" w:rsidRDefault="006A56E8" w:rsidP="00FD45FF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C33B3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6A56E8" w:rsidRPr="005613DA" w:rsidTr="006A56E8">
        <w:tc>
          <w:tcPr>
            <w:tcW w:w="675" w:type="dxa"/>
          </w:tcPr>
          <w:p w:rsidR="006A56E8" w:rsidRPr="005613DA" w:rsidRDefault="006A56E8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แจ้งผลการพิจารณาและส่งมอบใบรับแจ้ง ฯให้ผู้ยื่นคำขอ</w:t>
            </w:r>
          </w:p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6A56E8" w:rsidRPr="005613DA" w:rsidRDefault="006A56E8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6A56E8" w:rsidRPr="005613DA" w:rsidRDefault="006A56E8" w:rsidP="00FD45FF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C33B3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6A56E8" w:rsidRPr="005613DA" w:rsidRDefault="006A56E8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5613D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ระยะเวลาไม่รวมเวลาที่รอผู้ยื่นคำขอมารับใบรับแจ้งฯ</w:t>
            </w: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8E290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FD45FF">
        <w:rPr>
          <w:rFonts w:asciiTheme="minorBidi" w:hAnsiTheme="minorBidi"/>
          <w:noProof/>
          <w:sz w:val="30"/>
          <w:szCs w:val="30"/>
        </w:rPr>
        <w:t>3</w:t>
      </w:r>
      <w:r w:rsidR="009B68CC" w:rsidRPr="005613DA">
        <w:rPr>
          <w:rFonts w:asciiTheme="minorBidi" w:hAnsiTheme="minorBidi"/>
          <w:noProof/>
          <w:sz w:val="30"/>
          <w:szCs w:val="30"/>
        </w:rPr>
        <w:t xml:space="preserve"> </w:t>
      </w:r>
      <w:r w:rsidR="009B68CC"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082B39" w:rsidRPr="005613DA" w:rsidRDefault="00082B39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85230C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14.  </w:t>
      </w:r>
      <w:r w:rsidR="0085230C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งานบริการนี้</w:t>
      </w:r>
      <w:r w:rsidR="00263F10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85230C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="0085230C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5613DA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FD45FF">
        <w:rPr>
          <w:rFonts w:asciiTheme="minorBidi" w:hAnsiTheme="minorBidi"/>
          <w:noProof/>
          <w:sz w:val="30"/>
          <w:szCs w:val="30"/>
        </w:rPr>
        <w:t>3</w:t>
      </w:r>
      <w:r w:rsidRPr="005613DA">
        <w:rPr>
          <w:rFonts w:asciiTheme="minorBidi" w:hAnsiTheme="minorBidi"/>
          <w:noProof/>
          <w:sz w:val="30"/>
          <w:szCs w:val="30"/>
        </w:rPr>
        <w:t xml:space="preserve"> </w:t>
      </w:r>
      <w:r w:rsidRPr="005613DA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Pr="005613DA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</w:p>
    <w:p w:rsidR="00AA7734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15.  </w:t>
      </w:r>
      <w:r w:rsidR="00AA7734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19582A" w:rsidRPr="005613DA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AC4ACB" w:rsidRPr="005613DA" w:rsidTr="00276506">
        <w:trPr>
          <w:tblHeader/>
          <w:jc w:val="center"/>
        </w:trPr>
        <w:tc>
          <w:tcPr>
            <w:tcW w:w="533" w:type="dxa"/>
          </w:tcPr>
          <w:p w:rsidR="003C25A4" w:rsidRPr="005613DA" w:rsidRDefault="003C25A4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3C25A4" w:rsidRPr="005613DA" w:rsidRDefault="003C25A4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5613DA" w:rsidRDefault="00452B6B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</w:p>
          <w:p w:rsidR="005613DA" w:rsidRDefault="004E651F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3C25A4" w:rsidRPr="005613DA" w:rsidRDefault="00452B6B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C25A4" w:rsidRPr="005613DA" w:rsidRDefault="003C25A4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C25A4" w:rsidRPr="005613DA" w:rsidRDefault="003C25A4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C25A4" w:rsidRPr="005613DA" w:rsidRDefault="003C25A4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C25A4" w:rsidRPr="005613DA" w:rsidRDefault="003C25A4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276506" w:rsidRPr="005613DA" w:rsidTr="00276506">
        <w:trPr>
          <w:jc w:val="center"/>
        </w:trPr>
        <w:tc>
          <w:tcPr>
            <w:tcW w:w="533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276506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276506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276506" w:rsidRPr="00276506" w:rsidRDefault="00276506" w:rsidP="00F53943">
            <w:pPr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 w:rsidR="00B85118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กระทรวงพาณิชย์</w:t>
            </w:r>
          </w:p>
        </w:tc>
        <w:tc>
          <w:tcPr>
            <w:tcW w:w="1132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276506" w:rsidRPr="00276506" w:rsidRDefault="00276506" w:rsidP="00F500D8">
            <w:pPr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276506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276506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76506" w:rsidRPr="005613DA" w:rsidTr="00276506">
        <w:trPr>
          <w:jc w:val="center"/>
        </w:trPr>
        <w:tc>
          <w:tcPr>
            <w:tcW w:w="533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276506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276506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276506" w:rsidRPr="00276506" w:rsidRDefault="00276506" w:rsidP="00F53943">
            <w:pPr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276506" w:rsidRPr="00276506" w:rsidRDefault="00276506" w:rsidP="00F53943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276506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  <w:r w:rsidR="00B85118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กระทรวงมหาด </w:t>
            </w:r>
            <w:r w:rsidR="00B85118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>ไทย</w:t>
            </w:r>
          </w:p>
        </w:tc>
        <w:tc>
          <w:tcPr>
            <w:tcW w:w="1132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0</w:t>
            </w:r>
          </w:p>
        </w:tc>
        <w:tc>
          <w:tcPr>
            <w:tcW w:w="1132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276506" w:rsidRPr="00276506" w:rsidRDefault="00276506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276506" w:rsidRPr="00276506" w:rsidRDefault="00276506" w:rsidP="00082B39">
            <w:pPr>
              <w:rPr>
                <w:rFonts w:asciiTheme="minorBidi" w:hAnsiTheme="minorBidi"/>
                <w:sz w:val="28"/>
                <w:szCs w:val="28"/>
              </w:rPr>
            </w:pP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กรณีผู้ยื่นคำขอเป็นบุคคลธรรมดา  ให้ยื่นสำเนาบัตรประจำตัว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ประชาชน และสำเนาใบทะเบียนพาณิชย์ 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276506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C01027" w:rsidRPr="00C01027" w:rsidRDefault="00C01027" w:rsidP="00276506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5613DA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10CDA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5613DA" w:rsidTr="005613DA">
        <w:trPr>
          <w:tblHeader/>
        </w:trPr>
        <w:tc>
          <w:tcPr>
            <w:tcW w:w="534" w:type="dxa"/>
          </w:tcPr>
          <w:p w:rsidR="00422EAB" w:rsidRPr="005613DA" w:rsidRDefault="00422EAB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5613DA" w:rsidRDefault="00422EAB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422EAB" w:rsidRPr="005613DA" w:rsidRDefault="004E651F" w:rsidP="005613D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Pr="005613DA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5613DA" w:rsidRDefault="00422EAB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5613DA" w:rsidRDefault="00422EAB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5613DA" w:rsidRDefault="00422EAB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</w:tcPr>
          <w:p w:rsidR="00422EAB" w:rsidRPr="005613DA" w:rsidRDefault="00422EAB" w:rsidP="005613D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5613D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5613DA" w:rsidTr="005613DA">
        <w:tc>
          <w:tcPr>
            <w:tcW w:w="5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5613DA" w:rsidRDefault="00AC4ACB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แบบฟอร์มใบแจ้งการดำเนินการวัตถุอันตรายชนิดที่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2  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วอ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3)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ที่กรอกข้อมูลครบถ้วน</w:t>
            </w:r>
          </w:p>
        </w:tc>
        <w:tc>
          <w:tcPr>
            <w:tcW w:w="1559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5613DA" w:rsidRDefault="00AC4ACB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AC4ACB" w:rsidRPr="005613DA" w:rsidTr="005613DA">
        <w:tc>
          <w:tcPr>
            <w:tcW w:w="5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5613DA" w:rsidRDefault="00AC4ACB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สำเนาใบสำคัญการขึ้นทะเบียนวัตถุอันตรายของผลิตภัณฑ์ที่ประสงค์จะแจ้งดำเนินการ</w:t>
            </w:r>
          </w:p>
        </w:tc>
        <w:tc>
          <w:tcPr>
            <w:tcW w:w="1559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5613DA" w:rsidRDefault="00AC4ACB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AC4ACB" w:rsidRPr="005613DA" w:rsidTr="005613DA">
        <w:tc>
          <w:tcPr>
            <w:tcW w:w="5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="00811134"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5613DA" w:rsidRDefault="00AC4ACB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หลักฐานประกอบการแจ้งดำเนินการผลิต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เฉพาะกรณีผลิต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5613DA" w:rsidRDefault="00AC4ACB" w:rsidP="00082B39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(1.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กรณีสถานที่ใหม่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ยังไม่เคยได้รับใบรับแจ้งการดำเนินการผลิตวัตถุอันตรายชนิดที่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2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หรือใบอนุญาตผลิตวัตถุอันตรายชนิดที่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หรือกรณีเป็นสายการผลิตใหม่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)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(1)  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แผนที่สังเขปแสดงสถานที่ผลิตและบริเวณข้างเคียง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(2)  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แผนที่สังเขปแสดงสถานที่เก็บรักษาและบริเวณข้างเคียง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(3)  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แผนผังภายในอาคารของสถานที่ผลิตที่แสดงตำแหน่งการติดตั้งอุปกรณ์การผลิต  สายการผลิต ฯลฯ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(4)  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แผนผังภายในอาคารของสถานที่เก็บรักษาวัตถุดิบ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/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ผลิตภัณฑ์สำเร็จรูป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2.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กรณีสถานที่เดิม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เคยได้รับใบ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รับแจ้งการดำเนินการผลิตวัตถุอันตรายชนิดที่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2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หรือใบอนุญาตผลิตวัตถุอันตรายชนิดที่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แล้ว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ให้ยื่น สำเนาใบรับแจ้งการดำเนินการผลิตวัตถุอันตรายชนิดที่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2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หรือใบอนุญาตผลิตวัตถุอันตรายชนิดที่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ที่เกี่ยวข้อง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AC4ACB" w:rsidRPr="005613DA" w:rsidTr="005613DA">
        <w:tc>
          <w:tcPr>
            <w:tcW w:w="5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4</w:t>
            </w:r>
            <w:r w:rsidR="00811134"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5613DA" w:rsidRDefault="00AC4ACB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หลักฐานประกอบการแจ้งดำเนินการนำเข้าหรือส่งออก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เฉพาะกรณีนำเข้าหรือส่งออก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276506" w:rsidRPr="005613DA" w:rsidRDefault="00AC4ACB" w:rsidP="00082B39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(1.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กรณีสถานที่ใหม่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ยังไม่เคยได้รับใบรับแจ้งการดำเนินการวัตถุอันตรายชนิดที่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2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หรือใบอนุญาตวัตถุอันตรายชนิดที่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3 )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(1)  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แผนที่สังเขปแสดงสถานที่เก็บรักษาและบริเวณข้างเคียง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(2)  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แผนผังภายในอาคารของสถานที่เก็บรักษาวัตถุดิบ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/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ผลิตภัณฑ์สำเร็จรูป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2.  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กรณีสถานที่เดิม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เคยได้รับใบรับแจ้งการดำเนินการวัตถุอันตรายชนิดที่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2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หรือใบอนุญาตวัตถุอันตรายชนิดที่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แล้ว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ให้ยื่นสำเนาใบรับแจ้งการดำเนินการผลิต นำเข้า หรือส่งออกวัตถุอันตรายชนิดที่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2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หรือใบอนุญาตผลิต นำเข้า หรือส่งออกวัตถุอันตรายชนิดที่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ที่เกี่ยวข้อง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AC4ACB" w:rsidRPr="005613DA" w:rsidTr="005613DA">
        <w:tc>
          <w:tcPr>
            <w:tcW w:w="5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t>5</w:t>
            </w:r>
            <w:r w:rsidR="00811134"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5613DA" w:rsidRDefault="00AC4ACB" w:rsidP="005613DA">
            <w:pPr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หลักฐานประกอบการแจ้งดำเนินการมีไว้ในครอบครอง 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เฉพาะกรณีมีไว้ในครอบครองเพื่อใช้รับจ้างหรือให้บริการ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5613DA" w:rsidRDefault="00AC4ACB" w:rsidP="005613D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C01027" w:rsidRDefault="00AC4ACB" w:rsidP="005613D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</w:t>
            </w:r>
            <w:r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="00C01027">
              <w:rPr>
                <w:rFonts w:ascii="CordiaUPC" w:hAnsi="CordiaUPC" w:cs="CordiaUPC"/>
                <w:noProof/>
                <w:sz w:val="28"/>
                <w:szCs w:val="28"/>
              </w:rPr>
              <w:t xml:space="preserve">1. </w:t>
            </w:r>
            <w:r w:rsidR="00C01027" w:rsidRPr="00C0102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รายชื่อวัตถุอันตรายชนิดที่ </w:t>
            </w:r>
            <w:r w:rsidR="00C01027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  <w:r w:rsidR="00C01027" w:rsidRPr="00C01027">
              <w:rPr>
                <w:rFonts w:ascii="CordiaUPC" w:hAnsi="CordiaUPC" w:cs="CordiaUPC"/>
                <w:noProof/>
                <w:sz w:val="28"/>
                <w:szCs w:val="28"/>
              </w:rPr>
              <w:t xml:space="preserve"> </w:t>
            </w:r>
            <w:r w:rsidR="00C01027" w:rsidRPr="00C0102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ที่ประสงค์จะครอบครอง</w:t>
            </w:r>
            <w:r w:rsidR="00C01027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(ระบุชื่อการค้า ชื่อและอัตราส่วนสารสำคัญ และ</w:t>
            </w:r>
            <w:r w:rsidR="00C01027" w:rsidRPr="00C01027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เลขทะเบียน</w:t>
            </w:r>
            <w:r w:rsidR="00C01027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วัตถุอันตราย</w:t>
            </w:r>
            <w:r w:rsidR="00C01027"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>)</w:t>
            </w:r>
          </w:p>
          <w:p w:rsidR="00AC4ACB" w:rsidRPr="005613DA" w:rsidRDefault="00C01027" w:rsidP="00C01027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.  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สำเนาเอกสารข้อมูลความปลอดภัย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(Safety Data Sheet; SDS)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ของผลิตภัณฑ์วัตถุอันตรายที่จะขอครอบครอง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3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.  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หนังสือรับรองการสำเร็จหลักสูตรผู้ควบคุมการใช้วัตถุอันตรายเพื่อใช้รับจ้าง ฉบับจริงพร้อมสำเนา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เจ้าหน้าที่ตรวจสอบแล้วจะคืนฉบับจริงให้ผู้ยื่น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) (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ยื่นเฉพาะกรณีรับจ้างกำจัดปลวก แมลง และสัตว์ฟันคู่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>
              <w:rPr>
                <w:rFonts w:ascii="CordiaUPC" w:hAnsi="CordiaUPC" w:cs="CordiaUPC"/>
                <w:noProof/>
                <w:sz w:val="28"/>
                <w:szCs w:val="28"/>
              </w:rPr>
              <w:t>4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.  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สำเนาบัตรประจำตัวประชาชนของผู้ควบคุมการใช้วัตถุอันตราย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ยื่นเฉพาะกรณีรับจ้างกำจัดปลวก แมลง และสัตว์ฟันคู่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>
              <w:rPr>
                <w:rFonts w:ascii="CordiaUPC" w:hAnsi="CordiaUPC" w:cs="CordiaUPC"/>
                <w:noProof/>
                <w:sz w:val="28"/>
                <w:szCs w:val="28"/>
              </w:rPr>
              <w:t>5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.  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หนังสือรับรองการปฏิบัติงานของผู้ควบคุมการใช้วัตถุอันตราย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ดูตัวอย่างในตัวอย่างแบบฟอร์มท้ายคู่มือ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) (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ยื่นเฉพาะกรณีรับจ้างกำจัดปลวก แมลง และสัตว์ฟันคู่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>
              <w:rPr>
                <w:rFonts w:ascii="CordiaUPC" w:hAnsi="CordiaUPC" w:cs="CordiaUPC"/>
                <w:noProof/>
                <w:sz w:val="28"/>
                <w:szCs w:val="28"/>
              </w:rPr>
              <w:t>6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.  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หนังสือสัญญาในการให้บริการแก่ลูกค้า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>
              <w:rPr>
                <w:rFonts w:ascii="CordiaUPC" w:hAnsi="CordiaUPC" w:cs="CordiaUPC"/>
                <w:noProof/>
                <w:sz w:val="28"/>
                <w:szCs w:val="28"/>
              </w:rPr>
              <w:t>7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.  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กรณีสถานที่ใหม่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ยังไม่เคยได้รับใบอนุญาตมีไว้ในครอบครองซึ่งวัตถุอันตรายชนิดที่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3)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ให้แนบแผนที่สังเขปแสดงสถานที่เก็บรักษาและบริเวณข้างเคียง  และแผนผังภายในอาคารของสถานที่เก็บรักษาวัตถุอันตราย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>
              <w:rPr>
                <w:rFonts w:ascii="CordiaUPC" w:hAnsi="CordiaUPC" w:cs="CordiaUPC"/>
                <w:noProof/>
                <w:sz w:val="28"/>
                <w:szCs w:val="28"/>
              </w:rPr>
              <w:t>8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.  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กรณีสถานที่เดิม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เคยได้รับใบอนุญาตมีไว้ในครอบครองซึ่งวัตถุอันตรายชนิดที่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 xml:space="preserve">3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แล้ว ให้แนบสำเนาใบอนุญาตมีไว้ในครอบครองซึ่งวัตถุอันตรายชนิดที่ </w:t>
            </w:r>
            <w:r w:rsidR="00AC4ACB" w:rsidRPr="005613DA">
              <w:rPr>
                <w:rFonts w:ascii="CordiaUPC" w:hAnsi="CordiaUPC" w:cs="CordiaUPC"/>
                <w:noProof/>
                <w:sz w:val="28"/>
                <w:szCs w:val="28"/>
              </w:rPr>
              <w:t>3 )</w:t>
            </w:r>
          </w:p>
        </w:tc>
      </w:tr>
      <w:tr w:rsidR="000F02D1" w:rsidRPr="005613DA" w:rsidTr="005613DA">
        <w:tc>
          <w:tcPr>
            <w:tcW w:w="534" w:type="dxa"/>
          </w:tcPr>
          <w:p w:rsidR="000F02D1" w:rsidRPr="005613DA" w:rsidRDefault="000F02D1" w:rsidP="005613D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5613DA"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6</w:t>
            </w:r>
            <w:r w:rsidRPr="005613D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F02D1" w:rsidRDefault="000F02D1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หนังสือแสดงว่าเป็นผู้ได้รับมอบหมายให้ดำเนินกิจการของนิติบุคคลหรือบุคคลธรรมดา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0F02D1" w:rsidRDefault="000F02D1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0F02D1" w:rsidRPr="00527D29" w:rsidRDefault="000F02D1" w:rsidP="00FD45FF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0F02D1" w:rsidRPr="00527D29" w:rsidRDefault="000F02D1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0F02D1" w:rsidRPr="00527D29" w:rsidRDefault="000F02D1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F02D1" w:rsidRPr="00527D29" w:rsidRDefault="000F02D1" w:rsidP="00A91F65">
            <w:pPr>
              <w:jc w:val="center"/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992" w:type="dxa"/>
          </w:tcPr>
          <w:p w:rsidR="000F02D1" w:rsidRPr="00527D29" w:rsidRDefault="000F02D1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0F02D1" w:rsidRPr="00527D29" w:rsidRDefault="000F02D1" w:rsidP="00A91F65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</w:p>
        </w:tc>
      </w:tr>
      <w:tr w:rsidR="000F02D1" w:rsidRPr="005613DA" w:rsidTr="005613DA">
        <w:tc>
          <w:tcPr>
            <w:tcW w:w="534" w:type="dxa"/>
          </w:tcPr>
          <w:p w:rsidR="000F02D1" w:rsidRPr="005613DA" w:rsidRDefault="00FD45FF" w:rsidP="005613DA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7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0F02D1" w:rsidRDefault="000F02D1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0F02D1" w:rsidRDefault="000F02D1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0F02D1" w:rsidRPr="00527D29" w:rsidRDefault="000F02D1" w:rsidP="00A91F65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0F02D1" w:rsidRPr="00527D29" w:rsidRDefault="000F02D1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0F02D1" w:rsidRPr="00527D29" w:rsidRDefault="000F02D1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0F02D1" w:rsidRPr="00527D29" w:rsidRDefault="000F02D1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02D1" w:rsidRPr="00527D29" w:rsidRDefault="000F02D1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0F02D1" w:rsidRPr="00527D29" w:rsidDel="006A56E8" w:rsidRDefault="000F02D1" w:rsidP="00A91F65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B85118" w:rsidRDefault="00B85118" w:rsidP="00501E87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 xml:space="preserve">16.  </w:t>
      </w:r>
      <w:r w:rsidR="00A10CDA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5613DA" w:rsidTr="00090552">
        <w:tc>
          <w:tcPr>
            <w:tcW w:w="534" w:type="dxa"/>
          </w:tcPr>
          <w:p w:rsidR="00A13B6C" w:rsidRPr="005613DA" w:rsidRDefault="00A13B6C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C01027" w:rsidRPr="00FD45FF" w:rsidRDefault="00A13B6C" w:rsidP="00FD45FF">
            <w:pPr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</w:pPr>
            <w:r w:rsidRPr="005613DA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</w:p>
        </w:tc>
      </w:tr>
    </w:tbl>
    <w:p w:rsidR="00216FA4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17.  </w:t>
      </w:r>
      <w:r w:rsidR="00216FA4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B85118" w:rsidTr="00B851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5118" w:rsidRDefault="00B85118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5118" w:rsidRDefault="00B85118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B85118" w:rsidTr="00B851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5118" w:rsidRDefault="00B85118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5118" w:rsidRDefault="00B85118">
            <w:pPr>
              <w:spacing w:after="160" w:line="256" w:lineRule="auto"/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B85118" w:rsidTr="00B851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5118" w:rsidRDefault="00B85118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5118" w:rsidRDefault="00B85118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B85118" w:rsidRPr="00501E87" w:rsidRDefault="00B85118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3BC7" w:rsidRPr="00501E87" w:rsidRDefault="00501E87" w:rsidP="00501E8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18.  </w:t>
      </w:r>
      <w:r w:rsidR="00C3045F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ตัวอย่าง</w:t>
      </w:r>
      <w:r w:rsidR="00D51311" w:rsidRPr="00501E87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5613DA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แบบฟอร์มใบแจ้งการดำเนินการวัตถุอันตรายชนิดที่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2 (</w:t>
            </w: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วอ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./</w:t>
            </w: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3)</w:t>
            </w:r>
          </w:p>
        </w:tc>
      </w:tr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5613DA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ตัวอย่างการกรอกใบแจ้งดำเนินการผลิตวัตถุอันตรายชนิดที่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</w:p>
        </w:tc>
      </w:tr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5613DA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ตัวอย่างการกรอกใบแจ้งดำเนินการนำเข้าวัตถุอันตรายชนิดที่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</w:p>
        </w:tc>
      </w:tr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4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5613DA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ตัวอย่างการกรอกใบแจ้งดำเนินการส่งออกวัตถุอันตรายชนิดที่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</w:p>
        </w:tc>
      </w:tr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5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5613DA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ตัวอย่างการกรอกใบแจ้งดำเนินการมีไว้ในครอบครองซึ่งวัตถุอันตรายชนิดที่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 xml:space="preserve">2   </w:t>
            </w: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เพื่อใช้รับจ้างกำจัดปลวก แมลง และสัตว์ฟันคู่</w:t>
            </w:r>
          </w:p>
        </w:tc>
      </w:tr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6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5613DA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ตัวอย่างการกรอกใบแจ้งดำเนินการมีไว้ในครอบครองซึ่งวัตถุอันตรายชนิดที่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 xml:space="preserve">2   </w:t>
            </w: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เพื่อใช้รับจ้างใช้รับจ้างทำความสะอาด</w:t>
            </w:r>
          </w:p>
        </w:tc>
      </w:tr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7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5613DA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แบบฟอร์มหนังสือรับรองการปฏิบัติงานของผู้ควบคุมการใช้วัตถุอันตราย 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(</w:t>
            </w: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ยื่นเฉพาะกรณีรับจ้างกำจัดปลวก แมลง และสัตว์ฟันคู่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)</w:t>
            </w:r>
          </w:p>
        </w:tc>
      </w:tr>
      <w:tr w:rsidR="00F064C0" w:rsidRPr="005613DA" w:rsidTr="00C1539D">
        <w:tc>
          <w:tcPr>
            <w:tcW w:w="675" w:type="dxa"/>
          </w:tcPr>
          <w:p w:rsidR="00F064C0" w:rsidRPr="005613D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8</w:t>
            </w:r>
            <w:r w:rsidR="00C1539D" w:rsidRPr="005613D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Default="00F064C0" w:rsidP="005613DA">
            <w:pPr>
              <w:rPr>
                <w:rFonts w:asciiTheme="minorBidi" w:hAnsiTheme="minorBidi"/>
                <w:sz w:val="30"/>
                <w:szCs w:val="30"/>
              </w:rPr>
            </w:pP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ตัวอย่างการกรอกหนังสือรับรองการปฏิบัติงานของผู้ควบคุมการใช้วัตถุอันตราย  </w:t>
            </w:r>
            <w:r w:rsidRPr="005613DA">
              <w:rPr>
                <w:rFonts w:asciiTheme="minorBidi" w:hAnsiTheme="minorBidi"/>
                <w:noProof/>
                <w:sz w:val="30"/>
                <w:szCs w:val="30"/>
              </w:rPr>
              <w:t>(</w:t>
            </w:r>
            <w:r w:rsidRPr="005613D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ยื่นเฉพาะกรณีรับจ้างกำจัดปลวก แมลง และสัตว์ฟันคู่</w:t>
            </w:r>
          </w:p>
          <w:p w:rsidR="003B0539" w:rsidRPr="005613DA" w:rsidRDefault="003B0539" w:rsidP="005613DA">
            <w:pPr>
              <w:rPr>
                <w:rFonts w:asciiTheme="minorBidi" w:hAnsiTheme="minorBidi"/>
                <w:sz w:val="30"/>
                <w:szCs w:val="30"/>
              </w:rPr>
            </w:pPr>
          </w:p>
        </w:tc>
      </w:tr>
    </w:tbl>
    <w:p w:rsidR="00D51311" w:rsidRPr="005613DA" w:rsidRDefault="007F13BF" w:rsidP="00276506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19. </w:t>
      </w:r>
      <w:r w:rsidR="00D51311" w:rsidRPr="005613D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7F13BF" w:rsidRPr="00C36DD1" w:rsidRDefault="005613DA" w:rsidP="007F13BF">
      <w:pPr>
        <w:rPr>
          <w:rFonts w:ascii="Cordia New" w:hAnsi="Cordia New"/>
          <w:sz w:val="32"/>
          <w:szCs w:val="32"/>
          <w:cs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7F13BF" w:rsidRPr="00C36DD1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="007F13BF" w:rsidRPr="00C36DD1">
        <w:rPr>
          <w:rFonts w:ascii="Cordia New" w:hAnsi="Cordia New"/>
          <w:sz w:val="32"/>
          <w:szCs w:val="32"/>
          <w:lang w:bidi="th-TH"/>
        </w:rPr>
        <w:t xml:space="preserve"> </w:t>
      </w:r>
      <w:r w:rsidR="007F13BF" w:rsidRPr="00C36DD1">
        <w:rPr>
          <w:rFonts w:ascii="Cordia New" w:hAnsi="Cordia New" w:hint="cs"/>
          <w:sz w:val="32"/>
          <w:szCs w:val="32"/>
          <w:cs/>
          <w:lang w:bidi="th-TH"/>
        </w:rPr>
        <w:t>ไม่รวมระยะเวลารอผู้ประกอบการแก้ไข</w:t>
      </w:r>
      <w:r w:rsidR="007F13BF">
        <w:rPr>
          <w:rFonts w:ascii="Cordia New" w:hAnsi="Cordia New" w:hint="cs"/>
          <w:sz w:val="32"/>
          <w:szCs w:val="32"/>
          <w:cs/>
          <w:lang w:bidi="th-TH"/>
        </w:rPr>
        <w:t xml:space="preserve"> </w:t>
      </w:r>
      <w:r w:rsidR="007F13BF" w:rsidRPr="00C36DD1">
        <w:rPr>
          <w:rFonts w:ascii="Cordia New" w:hAnsi="Cordia New" w:hint="cs"/>
          <w:sz w:val="32"/>
          <w:szCs w:val="32"/>
          <w:cs/>
          <w:lang w:bidi="th-TH"/>
        </w:rPr>
        <w:t>หรือส่งเอกสารเพิ่มเติม</w:t>
      </w:r>
    </w:p>
    <w:p w:rsidR="00982CD7" w:rsidRDefault="005613DA" w:rsidP="00015B60">
      <w:pPr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</w:p>
    <w:p w:rsidR="00B85118" w:rsidRDefault="00B85118">
      <w:pP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br w:type="page"/>
      </w:r>
    </w:p>
    <w:p w:rsidR="00873DEA" w:rsidRPr="00A712D3" w:rsidRDefault="00873DEA" w:rsidP="00873DEA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873DEA" w:rsidRDefault="00873DEA" w:rsidP="00873DEA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873DEA" w:rsidRPr="00EA66AA" w:rsidRDefault="00873DEA" w:rsidP="00873DEA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8C33B3">
        <w:rPr>
          <w:rFonts w:hint="cs"/>
          <w:sz w:val="30"/>
          <w:szCs w:val="30"/>
          <w:cs/>
          <w:lang w:bidi="th-TH"/>
        </w:rPr>
        <w:t>แพร่</w:t>
      </w: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rFonts w:cs="Cordia New"/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32.8pt;margin-top:2.5pt;width:243pt;height:37.7pt;z-index:251678720;mso-width-relative:margin;mso-height-relative:margin">
            <v:textbox>
              <w:txbxContent>
                <w:p w:rsidR="00873DEA" w:rsidRPr="00EA66AA" w:rsidRDefault="00873DEA" w:rsidP="00873DEA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873DEA" w:rsidRDefault="00873DEA" w:rsidP="00873DEA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254.4pt;margin-top:3.55pt;width:.05pt;height:19.4pt;z-index:251693056" o:connectortype="straight">
            <v:stroke endarrow="block"/>
          </v:shape>
        </w:pict>
      </w: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4" type="#_x0000_t202" style="position:absolute;margin-left:127.7pt;margin-top:4.65pt;width:243pt;height:54.2pt;z-index:251679744;mso-width-relative:margin;mso-height-relative:margin">
            <v:textbox>
              <w:txbxContent>
                <w:p w:rsidR="00873DEA" w:rsidRPr="00F437AD" w:rsidRDefault="00873DEA" w:rsidP="00873DEA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2.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873DEA" w:rsidRDefault="00873DEA" w:rsidP="00873DEA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8" type="#_x0000_t32" style="position:absolute;margin-left:254.45pt;margin-top:3.95pt;width:0;height:26.25pt;z-index:251694080" o:connectortype="straight">
            <v:stroke endarrow="block"/>
          </v:shape>
        </w:pict>
      </w:r>
    </w:p>
    <w:p w:rsidR="00873DEA" w:rsidRDefault="00B85118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5" type="#_x0000_t202" style="position:absolute;margin-left:165.15pt;margin-top:11.85pt;width:178.5pt;height:37.7pt;z-index:251680768;mso-width-relative:margin;mso-height-relative:margin">
            <v:textbox>
              <w:txbxContent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873DEA" w:rsidRDefault="00873DEA" w:rsidP="00873DEA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B85118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6" type="#_x0000_t202" style="position:absolute;margin-left:282.2pt;margin-top:17.55pt;width:101.15pt;height:66.15pt;z-index:251692032;mso-width-relative:margin;mso-height-relative:margin" filled="f" stroked="f">
            <v:textbox>
              <w:txbxContent>
                <w:p w:rsidR="00873DEA" w:rsidRPr="00F437AD" w:rsidRDefault="00873DEA" w:rsidP="00873DEA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873DEA" w:rsidRPr="00504D88" w:rsidRDefault="00873DEA" w:rsidP="00873DEA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873DEA" w:rsidRPr="00504D88" w:rsidRDefault="00873DEA" w:rsidP="00873DEA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873DEA" w:rsidRPr="00504D88" w:rsidRDefault="00873DEA" w:rsidP="00873DEA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873DEA" w:rsidRDefault="00873DEA" w:rsidP="00873DEA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9" type="#_x0000_t32" style="position:absolute;margin-left:254.45pt;margin-top:12.95pt;width:.05pt;height:31.45pt;z-index:251695104" o:connectortype="straight">
            <v:stroke endarrow="block"/>
          </v:shape>
        </w:pict>
      </w:r>
    </w:p>
    <w:p w:rsidR="00873DEA" w:rsidRDefault="00B85118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5" type="#_x0000_t202" style="position:absolute;margin-left:109.65pt;margin-top:3.75pt;width:87.8pt;height:61.65pt;z-index:251691008;mso-width-relative:margin;mso-height-relative:margin" filled="f" stroked="f">
            <v:textbox>
              <w:txbxContent>
                <w:p w:rsidR="00873DEA" w:rsidRPr="00F437AD" w:rsidRDefault="00873DEA" w:rsidP="00873DEA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873DEA" w:rsidRPr="00504D88" w:rsidRDefault="00873DEA" w:rsidP="00873DEA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873DEA" w:rsidRPr="00504D88" w:rsidRDefault="00873DEA" w:rsidP="00873DEA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873DEA" w:rsidRPr="00504D88" w:rsidRDefault="00873DEA" w:rsidP="00873DEA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873DEA" w:rsidRDefault="00873DEA" w:rsidP="00873DEA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B85118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6" type="#_x0000_t202" style="position:absolute;margin-left:204.85pt;margin-top:9.7pt;width:87.8pt;height:52.75pt;z-index:251681792;mso-width-relative:margin;mso-height-relative:margin">
            <v:textbox>
              <w:txbxContent>
                <w:p w:rsidR="00873DEA" w:rsidRDefault="00873DEA" w:rsidP="00873DEA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873DEA" w:rsidRDefault="00873DEA" w:rsidP="00873DEA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873DEA" w:rsidRPr="00F437AD" w:rsidRDefault="00873DEA" w:rsidP="00873DEA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873DEA" w:rsidRDefault="00873DEA" w:rsidP="00873DEA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8" type="#_x0000_t202" style="position:absolute;margin-left:370.7pt;margin-top:12.5pt;width:145.8pt;height:66.05pt;z-index:251683840;mso-width-relative:margin;mso-height-relative:margin">
            <v:textbox style="mso-next-textbox:#_x0000_s1108">
              <w:txbxContent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873DEA" w:rsidRPr="003478AE" w:rsidRDefault="00873DEA" w:rsidP="00873DEA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07" type="#_x0000_t202" style="position:absolute;margin-left:-10.15pt;margin-top:12.5pt;width:110.05pt;height:43.85pt;z-index:251682816;mso-width-relative:margin;mso-height-relative:margin">
            <v:textbox style="mso-next-textbox:#_x0000_s1107">
              <w:txbxContent>
                <w:p w:rsidR="00873DEA" w:rsidRPr="00EA66AA" w:rsidRDefault="00873DEA" w:rsidP="00873DEA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873DEA" w:rsidRDefault="00B85118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0" type="#_x0000_t32" style="position:absolute;margin-left:99.9pt;margin-top:10.45pt;width:99.7pt;height:0;flip:x;z-index:251696128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1" type="#_x0000_t32" style="position:absolute;margin-left:292.65pt;margin-top:10.45pt;width:74.25pt;height:0;z-index:251697152" o:connectortype="straight">
            <v:stroke endarrow="block"/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8" type="#_x0000_t34" style="position:absolute;margin-left:109.65pt;margin-top:1.45pt;width:279pt;height:229.1pt;rotation:180;z-index:251704320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2" type="#_x0000_t32" style="position:absolute;margin-left:45.15pt;margin-top:1.45pt;width:0;height:22.2pt;z-index:251698176" o:connectortype="straight">
            <v:stroke endarrow="block"/>
          </v:shape>
        </w:pict>
      </w: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4" type="#_x0000_t32" style="position:absolute;margin-left:435.9pt;margin-top:5.35pt;width:0;height:23.15pt;z-index:25170022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1" type="#_x0000_t202" style="position:absolute;margin-left:-10.15pt;margin-top:11.65pt;width:119.8pt;height:43.85pt;z-index:251686912;mso-width-relative:margin;mso-height-relative:margin">
            <v:textbox style="mso-next-textbox:#_x0000_s1111">
              <w:txbxContent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873DEA" w:rsidRPr="00EA66AA" w:rsidRDefault="00873DEA" w:rsidP="00873DEA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9" type="#_x0000_t202" style="position:absolute;margin-left:375.8pt;margin-top:13.9pt;width:117pt;height:53.3pt;z-index:251684864;mso-width-relative:margin;mso-height-relative:margin">
            <v:textbox style="mso-next-textbox:#_x0000_s1109">
              <w:txbxContent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873DEA" w:rsidRPr="003478AE" w:rsidRDefault="00873DEA" w:rsidP="00873DEA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3" type="#_x0000_t32" style="position:absolute;margin-left:45.15pt;margin-top:.55pt;width:0;height:30.05pt;z-index:251699200" o:connectortype="straight">
            <v:stroke endarrow="block"/>
          </v:shape>
        </w:pict>
      </w: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5" type="#_x0000_t32" style="position:absolute;margin-left:435.9pt;margin-top:12.3pt;width:0;height:27.7pt;z-index:251701248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2" type="#_x0000_t202" style="position:absolute;margin-left:-10.15pt;margin-top:12.3pt;width:119.8pt;height:57.7pt;z-index:251687936;mso-width-relative:margin;mso-height-relative:margin">
            <v:textbox style="mso-next-textbox:#_x0000_s1112">
              <w:txbxContent>
                <w:p w:rsidR="00873DEA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873DEA" w:rsidRPr="00EA66AA" w:rsidRDefault="00873DEA" w:rsidP="00873DEA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0" type="#_x0000_t202" style="position:absolute;margin-left:366.9pt;margin-top:3.35pt;width:131.15pt;height:42.8pt;z-index:251685888;mso-width-relative:margin;mso-height-relative:margin">
            <v:textbox style="mso-next-textbox:#_x0000_s1110">
              <w:txbxContent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873DEA" w:rsidRPr="003478AE" w:rsidRDefault="00873DEA" w:rsidP="00873DEA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6" type="#_x0000_t32" style="position:absolute;margin-left:435.9pt;margin-top:9.55pt;width:0;height:28.45pt;z-index:251702272" o:connectortype="straight">
            <v:stroke endarrow="block"/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3" type="#_x0000_t202" style="position:absolute;margin-left:388.65pt;margin-top:5.8pt;width:90pt;height:42.8pt;z-index:251688960;mso-width-relative:margin;mso-height-relative:margin">
            <v:textbox style="mso-next-textbox:#_x0000_s1113">
              <w:txbxContent>
                <w:p w:rsidR="00873DEA" w:rsidRPr="00504D88" w:rsidRDefault="00873DEA" w:rsidP="00873DEA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873DEA" w:rsidRPr="003478AE" w:rsidRDefault="00873DEA" w:rsidP="00873DEA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rFonts w:hint="cs"/>
          <w:b/>
          <w:bCs/>
          <w:sz w:val="30"/>
          <w:szCs w:val="30"/>
          <w:lang w:bidi="th-TH"/>
        </w:rPr>
      </w:pPr>
    </w:p>
    <w:p w:rsidR="00B85118" w:rsidRDefault="00B85118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B85118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rFonts w:cs="Cordia New"/>
          <w:b/>
          <w:bCs/>
          <w:noProof/>
          <w:sz w:val="30"/>
          <w:szCs w:val="30"/>
          <w:lang w:bidi="th-TH"/>
        </w:rPr>
        <w:pict>
          <v:shape id="_x0000_s1130" type="#_x0000_t202" style="position:absolute;margin-left:-20.85pt;margin-top:13.75pt;width:324.55pt;height:77.8pt;z-index:251705344;mso-height-percent:200;mso-height-percent:200;mso-width-relative:margin;mso-height-relative:margin" strokecolor="#974706">
            <v:textbox style="mso-fit-shape-to-text:t">
              <w:txbxContent>
                <w:p w:rsidR="00256878" w:rsidRPr="00C21318" w:rsidRDefault="00256878" w:rsidP="00256878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bookmarkStart w:id="0" w:name="_GoBack"/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</w:t>
                  </w: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256878" w:rsidRPr="00C21318" w:rsidRDefault="00256878" w:rsidP="00256878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  <w:bookmarkEnd w:id="0"/>
                </w:p>
              </w:txbxContent>
            </v:textbox>
          </v:shape>
        </w:pict>
      </w:r>
      <w:r w:rsidR="00A35000">
        <w:rPr>
          <w:b/>
          <w:bCs/>
          <w:noProof/>
          <w:sz w:val="30"/>
          <w:szCs w:val="30"/>
          <w:lang w:bidi="th-TH"/>
        </w:rPr>
        <w:pict>
          <v:shape id="_x0000_s1127" type="#_x0000_t32" style="position:absolute;margin-left:435.9pt;margin-top:12pt;width:0;height:32.25pt;z-index:251703296" o:connectortype="straight">
            <v:stroke endarrow="block"/>
          </v:shape>
        </w:pict>
      </w:r>
    </w:p>
    <w:p w:rsidR="00873DEA" w:rsidRDefault="00873DEA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73DEA" w:rsidRDefault="00A35000" w:rsidP="00873DEA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rFonts w:cs="Cordia New"/>
          <w:b/>
          <w:bCs/>
          <w:noProof/>
          <w:sz w:val="30"/>
          <w:szCs w:val="30"/>
          <w:lang w:bidi="th-TH"/>
        </w:rPr>
        <w:pict>
          <v:shape id="_x0000_s1114" type="#_x0000_t202" style="position:absolute;margin-left:394.1pt;margin-top:7.65pt;width:84.55pt;height:47.25pt;z-index:251689984;mso-width-relative:margin;mso-height-relative:margin">
            <v:textbox>
              <w:txbxContent>
                <w:p w:rsidR="00873DEA" w:rsidRPr="00A26226" w:rsidRDefault="00873DEA" w:rsidP="00873DEA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873DEA" w:rsidRDefault="00873DEA" w:rsidP="00873DEA">
      <w:pPr>
        <w:spacing w:after="0" w:line="240" w:lineRule="auto"/>
        <w:rPr>
          <w:sz w:val="26"/>
          <w:szCs w:val="26"/>
          <w:lang w:bidi="th-TH"/>
        </w:rPr>
      </w:pPr>
    </w:p>
    <w:p w:rsidR="00873DEA" w:rsidRDefault="00873DEA" w:rsidP="00873DEA">
      <w:pPr>
        <w:spacing w:after="0" w:line="240" w:lineRule="auto"/>
        <w:rPr>
          <w:sz w:val="26"/>
          <w:szCs w:val="26"/>
          <w:lang w:bidi="th-TH"/>
        </w:rPr>
      </w:pPr>
    </w:p>
    <w:p w:rsidR="00B06A9A" w:rsidRDefault="00B06A9A" w:rsidP="00873DEA">
      <w:pPr>
        <w:spacing w:after="0" w:line="240" w:lineRule="auto"/>
        <w:rPr>
          <w:sz w:val="26"/>
          <w:szCs w:val="26"/>
          <w:lang w:bidi="th-TH"/>
        </w:rPr>
      </w:pPr>
    </w:p>
    <w:p w:rsidR="00256878" w:rsidRPr="00873DEA" w:rsidRDefault="00256878" w:rsidP="00873DEA">
      <w:pPr>
        <w:spacing w:after="0" w:line="240" w:lineRule="auto"/>
        <w:rPr>
          <w:sz w:val="26"/>
          <w:szCs w:val="26"/>
          <w:lang w:bidi="th-TH"/>
        </w:rPr>
      </w:pPr>
    </w:p>
    <w:p w:rsidR="00276506" w:rsidRPr="00A76238" w:rsidRDefault="00276506" w:rsidP="00276506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/>
          <w:b/>
          <w:bCs/>
          <w:sz w:val="30"/>
          <w:szCs w:val="30"/>
          <w:cs/>
          <w:lang w:bidi="th-TH"/>
        </w:rPr>
        <w:lastRenderedPageBreak/>
        <w:t>แผนผัง</w:t>
      </w:r>
      <w:r w:rsidRPr="00A76238">
        <w:rPr>
          <w:rFonts w:asciiTheme="minorBidi" w:hAnsiTheme="minorBidi"/>
          <w:b/>
          <w:bCs/>
          <w:sz w:val="30"/>
          <w:szCs w:val="30"/>
          <w:cs/>
          <w:lang w:bidi="th-TH"/>
        </w:rPr>
        <w:t>แสดง</w:t>
      </w:r>
      <w:r w:rsidRPr="00A7623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ขั้นตอนและระยะเวลา</w:t>
      </w: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การปฏิบัติงาน</w:t>
      </w:r>
    </w:p>
    <w:p w:rsidR="005E633D" w:rsidRDefault="00276506" w:rsidP="00276506">
      <w:pPr>
        <w:tabs>
          <w:tab w:val="left" w:pos="2268"/>
        </w:tabs>
        <w:spacing w:after="0" w:line="240" w:lineRule="auto"/>
        <w:jc w:val="center"/>
        <w:rPr>
          <w:rFonts w:asciiTheme="minorBidi" w:hAnsiTheme="minorBidi" w:cs="Cordia New"/>
          <w:b/>
          <w:bCs/>
          <w:noProof/>
          <w:sz w:val="30"/>
          <w:szCs w:val="30"/>
          <w:lang w:bidi="th-TH"/>
        </w:rPr>
      </w:pPr>
      <w:r w:rsidRPr="00276506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276506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การแจ้งการ</w:t>
      </w:r>
      <w:r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ดำเนินการ</w:t>
      </w:r>
    </w:p>
    <w:p w:rsidR="00276506" w:rsidRDefault="00276506" w:rsidP="00276506">
      <w:pPr>
        <w:tabs>
          <w:tab w:val="left" w:pos="2268"/>
        </w:tabs>
        <w:spacing w:after="0" w:line="240" w:lineRule="auto"/>
        <w:jc w:val="center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ผลิต นำเข้า ส่งออก </w:t>
      </w:r>
      <w:r w:rsidRPr="005613DA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หรือมีไว้ในครอบครองซึ่งวัตถุอันตรายชนิดที่ </w:t>
      </w:r>
      <w:r w:rsidRPr="005613DA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276506" w:rsidRDefault="00276506" w:rsidP="00276506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276506" w:rsidRPr="003B0539" w:rsidRDefault="00276506" w:rsidP="003B0539">
      <w:pPr>
        <w:spacing w:after="0" w:line="240" w:lineRule="auto"/>
        <w:rPr>
          <w:rFonts w:ascii="Cordia New" w:hAnsi="Cordia New"/>
          <w:sz w:val="30"/>
          <w:szCs w:val="30"/>
          <w:cs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</w:t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5E633D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 w:rsidR="003B0539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3B0539">
        <w:rPr>
          <w:rFonts w:ascii="Cordia New" w:hAnsi="Cordia New"/>
          <w:noProof/>
          <w:sz w:val="30"/>
          <w:szCs w:val="30"/>
          <w:lang w:bidi="th-TH"/>
        </w:rPr>
        <w:t>OSSC</w:t>
      </w:r>
      <w:r w:rsidR="003B0539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3B0539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3B0539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8C33B3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276506" w:rsidRDefault="00276506" w:rsidP="00276506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 </w:t>
      </w:r>
      <w:r w:rsidR="005E633D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082B39" w:rsidRPr="00240A70" w:rsidRDefault="00082B39" w:rsidP="00276506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 w:rsidRPr="00082B39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>ระยะเวลาดำเนินการรวม</w:t>
      </w:r>
      <w:r w:rsidR="005E633D"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>:</w:t>
      </w:r>
      <w:r w:rsidR="005E633D"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ab/>
      </w:r>
      <w:r w:rsidR="003B0539">
        <w:rPr>
          <w:rFonts w:asciiTheme="minorBidi" w:hAnsiTheme="minorBidi" w:cs="Cordia New" w:hint="cs"/>
          <w:color w:val="0D0D0D" w:themeColor="text1" w:themeTint="F2"/>
          <w:sz w:val="30"/>
          <w:szCs w:val="30"/>
          <w:cs/>
          <w:lang w:bidi="th-TH"/>
        </w:rPr>
        <w:t>3</w:t>
      </w:r>
      <w:r w:rsidRPr="00082B39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 xml:space="preserve"> วันทำการ</w:t>
      </w:r>
    </w:p>
    <w:p w:rsidR="00276506" w:rsidRPr="00A76238" w:rsidRDefault="00276506" w:rsidP="00276506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cs/>
          <w:lang w:bidi="th-TH"/>
        </w:rPr>
      </w:pPr>
    </w:p>
    <w:p w:rsidR="00276506" w:rsidRDefault="00A35000" w:rsidP="00276506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group id="_x0000_s1101" style="position:absolute;left:0;text-align:left;margin-left:94.55pt;margin-top:6.25pt;width:287.35pt;height:388.5pt;z-index:251676672" coordorigin="2968,4736" coordsize="5747,7770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65" o:spid="_x0000_s1088" type="#_x0000_t67" style="position:absolute;left:5555;top:6650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qJcEA&#10;AADaAAAADwAAAGRycy9kb3ducmV2LnhtbESPzarCMBSE9xd8h3AEd9dUwYtUo6gguBGvP4jLQ3Ns&#10;i8lJaWKtb28EweUwM98w03lrjWio9qVjBYN+AoI4c7rkXMHpuP4dg/ABWaNxTAqe5GE+6/xMMdXu&#10;wXtqDiEXEcI+RQVFCFUqpc8Ksuj7riKO3tXVFkOUdS51jY8It0YOk+RPWiw5LhRY0aqg7Ha4WwX/&#10;6+3IXPbX3bkMzchUfrlNdq1SvW67mIAI1IZv+NPeaAVDeF+JN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UqiXBAAAA2gAAAA8AAAAAAAAAAAAAAAAAmAIAAGRycy9kb3du&#10;cmV2LnhtbFBLBQYAAAAABAAEAPUAAACGAwAAAAA=&#10;" fillcolor="#9bbb59">
              <v:textbox style="layout-flow:vertical-ideographic"/>
            </v:shape>
            <v:rect id="Rectangle 66" o:spid="_x0000_s1089" style="position:absolute;left:2968;top:7322;width:5747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76506" w:rsidRPr="004D4D64" w:rsidRDefault="00276506" w:rsidP="00276506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การพิจารณา (</w:t>
                    </w:r>
                    <w:r w:rsidRPr="00276506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1 </w:t>
                    </w:r>
                    <w:r w:rsidRPr="00276506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67" o:spid="_x0000_s1090" style="position:absolute;left:2968;top:7830;width:5747;height:9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FX8MA&#10;AADaAAAADwAAAGRycy9kb3ducmV2LnhtbESPQYvCMBSE78L+h/AWvIimishajeIqwp4EtYf19mie&#10;bbF56Taxrf9+Iwgeh5n5hlmuO1OKhmpXWFYwHkUgiFOrC84UJOf98AuE88gaS8uk4EEO1quP3hJj&#10;bVs+UnPymQgQdjEqyL2vYildmpNBN7IVcfCutjbog6wzqWtsA9yUchJFM2mw4LCQY0XbnNLb6W4U&#10;3C/t93Re/T72h814e6DB7i9Jdkr1P7vNAoSnzr/Dr/aPVjCF55V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hFX8MAAADaAAAADwAAAAAAAAAAAAAAAACYAgAAZHJzL2Rv&#10;d25yZXYueG1sUEsFBgAAAAAEAAQA9QAAAIgDAAAAAA==&#10;" strokecolor="#9bbb59">
              <v:textbox>
                <w:txbxContent>
                  <w:p w:rsidR="00276506" w:rsidRDefault="00276506" w:rsidP="00276506">
                    <w:pPr>
                      <w:spacing w:after="0" w:line="320" w:lineRule="exact"/>
                      <w:rPr>
                        <w:lang w:bidi="th-TH"/>
                      </w:rPr>
                    </w:pPr>
                    <w:r w:rsidRPr="005613D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</w:t>
                    </w:r>
                    <w:r w:rsidRPr="005613D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พิจารณาคำขอและประเมินเอกสาร</w:t>
                    </w:r>
                    <w:r w:rsidRPr="005613D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</w:t>
                    </w:r>
                    <w:r w:rsidRPr="005613D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สรุปผลการประเมินและเสนอออกใบรับแจ้ง</w:t>
                    </w:r>
                  </w:p>
                </w:txbxContent>
              </v:textbox>
            </v:rect>
            <v:shape id="AutoShape 68" o:spid="_x0000_s1091" type="#_x0000_t67" style="position:absolute;left:5555;top:8934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0yUcIA&#10;AADaAAAADwAAAGRycy9kb3ducmV2LnhtbESPT4vCMBTE7wt+h/AEb9tUoYtUo6ggeBHXP4jHR/Ns&#10;i8lLaWLtfvvNwoLHYWZ+w8yXvTWio9bXjhWMkxQEceF0zaWCy3n7OQXhA7JG45gU/JCH5WLwMcdc&#10;uxcfqTuFUkQI+xwVVCE0uZS+qMiiT1xDHL27ay2GKNtS6hZfEW6NnKTpl7RYc1yosKFNRcXj9LQK&#10;vrf7zNyO98O1Dl1mGr/ep4deqdGwX81ABOrDO/zf3mkFGfxdiT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/TJRwgAAANoAAAAPAAAAAAAAAAAAAAAAAJgCAABkcnMvZG93&#10;bnJldi54bWxQSwUGAAAAAAQABAD1AAAAhwMAAAAA&#10;" fillcolor="#9bbb59">
              <v:textbox style="layout-flow:vertical-ideographic"/>
            </v:shape>
            <v:shape id="AutoShape 69" o:spid="_x0000_s1092" type="#_x0000_t67" style="position:absolute;left:5555;top:10786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+sJsMA&#10;AADaAAAADwAAAGRycy9kb3ducmV2LnhtbESPzWrDMBCE74G+g9hCb4ncgk1wI4e2EOglpE5C6HGx&#10;1j9UWhlLtd23rwKBHIeZ+YbZbGdrxEiD7xwreF4lIIgrpztuFJxPu+UahA/IGo1jUvBHHrbFw2KD&#10;uXYTlzQeQyMihH2OCtoQ+lxKX7Vk0a9cTxy92g0WQ5RDI/WAU4RbI1+SJJMWO44LLfb00VL1c/y1&#10;Cr52+9R8l/Xh0oUxNb1/3yeHWamnx/ntFUSgOdzDt/anVpDB9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+sJsMAAADaAAAADwAAAAAAAAAAAAAAAACYAgAAZHJzL2Rv&#10;d25yZXYueG1sUEsFBgAAAAAEAAQA9QAAAIgDAAAAAA==&#10;" fillcolor="#9bbb59">
              <v:textbox style="layout-flow:vertical-ideographic"/>
            </v:shape>
            <v:rect id="Rectangle 70" o:spid="_x0000_s1093" style="position:absolute;left:3009;top:4736;width:5664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76506" w:rsidRPr="004D4D64" w:rsidRDefault="00276506" w:rsidP="0027650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การตรวจสอบเอกสาร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79274A"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 w:rsidRPr="004D4D64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276506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276506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Pr="00276506">
                      <w:rPr>
                        <w:rFonts w:asciiTheme="minorBidi" w:hAnsiTheme="minorBidi"/>
                        <w:b/>
                        <w:bCs/>
                        <w:noProof/>
                        <w:sz w:val="28"/>
                        <w:szCs w:val="28"/>
                      </w:rPr>
                      <w:t xml:space="preserve">3 </w:t>
                    </w:r>
                    <w:r w:rsidRPr="00276506">
                      <w:rPr>
                        <w:rFonts w:asciiTheme="minorBidi" w:hAnsiTheme="minorBidi" w:cs="Cordia New"/>
                        <w:b/>
                        <w:bCs/>
                        <w:noProof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276506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1" o:spid="_x0000_s1094" style="position:absolute;left:3009;top:5243;width:5664;height:1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PWsIA&#10;AADaAAAADwAAAGRycy9kb3ducmV2LnhtbERPy2rCQBTdF/yH4QpuSjNRpNTUUXwQcCU0zcLuLpnb&#10;JJi5EzNjEv/eWRS6PJz3ejuaRvTUudqygnkUgyAurK65VJB/p28fIJxH1thYJgUPcrDdTF7WmGg7&#10;8Bf1mS9FCGGXoILK+zaR0hUVGXSRbYkD92s7gz7ArpS6wyGEm0Yu4vhdGqw5NFTY0qGi4prdjYL7&#10;z7BfrtrLIz3v5oczvR5veX5UajYdd58gPI3+X/znPmkFYWu4Em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RU9awgAAANoAAAAPAAAAAAAAAAAAAAAAAJgCAABkcnMvZG93&#10;bnJldi54bWxQSwUGAAAAAAQABAD1AAAAhwMAAAAA&#10;" strokecolor="#9bbb59">
              <v:textbox>
                <w:txbxContent>
                  <w:p w:rsidR="00276506" w:rsidRDefault="00276506" w:rsidP="00276506">
                    <w:pPr>
                      <w:spacing w:after="0" w:line="320" w:lineRule="exact"/>
                      <w:rPr>
                        <w:lang w:bidi="th-TH"/>
                      </w:rPr>
                    </w:pPr>
                    <w:r w:rsidRPr="005613D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  </w:t>
                    </w:r>
                    <w:r w:rsidRPr="005613D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รับคำขอ</w:t>
                    </w:r>
                    <w:r w:rsidRPr="005613D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  </w:t>
                    </w:r>
                    <w:r w:rsidRPr="005613D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ตรวจสอบความครบถ้วนของคำขอและเอกสารประกอบ</w:t>
                    </w:r>
                    <w:r w:rsidRPr="005613D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(3)   </w:t>
                    </w:r>
                    <w:r w:rsidRPr="005613D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คืนสำเนาและมอบใบนัดรับเรื่อง</w:t>
                    </w:r>
                    <w:r w:rsidRPr="005613D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>/</w:t>
                    </w:r>
                    <w:r w:rsidRPr="005613D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ติดตามเรื่องให้ผู้ยื่นคำขอ</w:t>
                    </w:r>
                  </w:p>
                </w:txbxContent>
              </v:textbox>
            </v:rect>
            <v:rect id="Rectangle 72" o:spid="_x0000_s1095" style="position:absolute;left:4042;top:9591;width:3598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76506" w:rsidRPr="004D4D64" w:rsidRDefault="00276506" w:rsidP="00276506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การลงนาม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</w:rPr>
                      <w:t xml:space="preserve"> (</w:t>
                    </w:r>
                    <w:r w:rsidR="003B0539"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1 วันทำการ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3" o:spid="_x0000_s1096" style="position:absolute;left:4042;top:10099;width:359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9nMYA&#10;AADbAAAADwAAAGRycy9kb3ducmV2LnhtbESPT2vCQBDF7wW/wzKFXopulFJsdBX/IPQkVHOotyE7&#10;JqHZ2ZhdTfz2nYPgbYb35r3fzJe9q9WN2lB5NjAeJaCIc28rLgxkx91wCipEZIu1ZzJwpwDLxeBl&#10;jqn1Hf/Q7RALJSEcUjRQxtikWoe8JIdh5Bti0c6+dRhlbQttW+wk3NV6kiSf2mHF0lBiQ5uS8r/D&#10;1Rm4nrr1x1fze9/tV+PNnt63lyzbGvP22q9moCL18Wl+XH9bwRd6+UUG0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z9nMYAAADbAAAADwAAAAAAAAAAAAAAAACYAgAAZHJz&#10;L2Rvd25yZXYueG1sUEsFBgAAAAAEAAQA9QAAAIsDAAAAAA==&#10;" strokecolor="#9bbb59">
              <v:textbox>
                <w:txbxContent>
                  <w:p w:rsidR="00276506" w:rsidRDefault="00276506" w:rsidP="00276506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276506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ลงนามอนุญาต</w:t>
                    </w:r>
                  </w:p>
                </w:txbxContent>
              </v:textbox>
            </v:rect>
            <v:rect id="Rectangle 74" o:spid="_x0000_s1097" style="position:absolute;left:3222;top:11428;width:5238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76506" w:rsidRPr="004D4D64" w:rsidRDefault="00276506" w:rsidP="00276506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 xml:space="preserve">แจ้งผลการพิจารณา </w:t>
                    </w:r>
                    <w:r w:rsidRPr="00CE4575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="008060BA" w:rsidRPr="00CE4575">
                      <w:rPr>
                        <w:rFonts w:asciiTheme="minorBidi" w:hAnsiTheme="minorBidi"/>
                        <w:b/>
                        <w:bCs/>
                        <w:noProof/>
                        <w:sz w:val="28"/>
                        <w:szCs w:val="28"/>
                      </w:rPr>
                      <w:t xml:space="preserve">1 </w:t>
                    </w:r>
                    <w:r w:rsidR="008060BA" w:rsidRPr="00CE4575">
                      <w:rPr>
                        <w:rFonts w:asciiTheme="minorBidi" w:hAnsiTheme="minorBidi" w:cs="Cordia New"/>
                        <w:b/>
                        <w:bCs/>
                        <w:noProof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CE4575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5" o:spid="_x0000_s1098" style="position:absolute;left:3222;top:11936;width:523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GcMIA&#10;AADbAAAADwAAAGRycy9kb3ducmV2LnhtbERPTYvCMBC9C/sfwix4EU0VkbUaxVUET4Law3obmtm2&#10;bDPpNrGt/94Igrd5vM9ZrjtTioZqV1hWMB5FIIhTqwvOFCSX/fALhPPIGkvLpOBODtarj94SY21b&#10;PlFz9pkIIexiVJB7X8VSujQng25kK+LA/draoA+wzqSusQ3hppSTKJpJgwWHhhwr2uaU/p1vRsHt&#10;2n5P59XPfX/cjLdHGuz+k2SnVP+z2yxAeOr8W/xyH3SYP4HnL+E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sZwwgAAANsAAAAPAAAAAAAAAAAAAAAAAJgCAABkcnMvZG93&#10;bnJldi54bWxQSwUGAAAAAAQABAD1AAAAhwMAAAAA&#10;" strokecolor="#9bbb59">
              <v:textbox>
                <w:txbxContent>
                  <w:p w:rsidR="00276506" w:rsidRDefault="003F5CB6" w:rsidP="00276506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3F5CB6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แจ้งผลการพิจารณาและส่งมอบใบรับแจ้ง ฯให้ผู้ยื่นคำขอ</w:t>
                    </w:r>
                    <w:r w:rsidR="00FD3547"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 xml:space="preserve"> </w:t>
                    </w:r>
                    <w:r w:rsidR="00276506" w:rsidRPr="003F5CB6">
                      <w:rPr>
                        <w:rFonts w:asciiTheme="minorBidi" w:hAnsiTheme="minorBidi"/>
                        <w:sz w:val="36"/>
                        <w:szCs w:val="36"/>
                        <w:lang w:bidi="th-TH"/>
                      </w:rPr>
                      <w:t>**</w:t>
                    </w:r>
                  </w:p>
                </w:txbxContent>
              </v:textbox>
            </v:rect>
          </v:group>
        </w:pict>
      </w:r>
    </w:p>
    <w:p w:rsidR="00276506" w:rsidRDefault="00276506" w:rsidP="00276506">
      <w:pPr>
        <w:jc w:val="center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jc w:val="center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jc w:val="center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jc w:val="center"/>
        <w:rPr>
          <w:b/>
          <w:bCs/>
          <w:sz w:val="32"/>
          <w:szCs w:val="32"/>
          <w:lang w:bidi="th-TH"/>
        </w:rPr>
      </w:pPr>
    </w:p>
    <w:p w:rsidR="00276506" w:rsidRPr="00240A70" w:rsidRDefault="00276506" w:rsidP="00276506">
      <w:pPr>
        <w:jc w:val="center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Default="00276506" w:rsidP="0027650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76506" w:rsidRPr="005E633D" w:rsidRDefault="00276506" w:rsidP="005E633D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b/>
          <w:bCs/>
          <w:sz w:val="26"/>
          <w:szCs w:val="26"/>
          <w:lang w:bidi="th-TH"/>
        </w:rPr>
      </w:pPr>
      <w:r w:rsidRPr="005E633D">
        <w:rPr>
          <w:rFonts w:asciiTheme="minorBidi" w:hAnsiTheme="minorBidi"/>
          <w:b/>
          <w:bCs/>
          <w:sz w:val="26"/>
          <w:szCs w:val="26"/>
          <w:cs/>
          <w:lang w:bidi="th-TH"/>
        </w:rPr>
        <w:t xml:space="preserve">หมายเหตุ </w:t>
      </w:r>
      <w:r w:rsidRPr="005E633D">
        <w:rPr>
          <w:rFonts w:asciiTheme="minorBidi" w:hAnsiTheme="minorBidi"/>
          <w:b/>
          <w:bCs/>
          <w:sz w:val="26"/>
          <w:szCs w:val="26"/>
          <w:lang w:bidi="th-TH"/>
        </w:rPr>
        <w:t xml:space="preserve">* </w:t>
      </w:r>
      <w:r w:rsidRPr="005E633D">
        <w:rPr>
          <w:rFonts w:asciiTheme="minorBidi" w:hAnsiTheme="minorBidi" w:hint="cs"/>
          <w:sz w:val="26"/>
          <w:szCs w:val="26"/>
          <w:cs/>
          <w:lang w:bidi="th-TH"/>
        </w:rPr>
        <w:t xml:space="preserve">  </w:t>
      </w:r>
      <w:r w:rsidR="005E633D">
        <w:rPr>
          <w:rFonts w:asciiTheme="minorBidi" w:hAnsiTheme="minorBidi" w:hint="cs"/>
          <w:sz w:val="26"/>
          <w:szCs w:val="26"/>
          <w:cs/>
          <w:lang w:bidi="th-TH"/>
        </w:rPr>
        <w:tab/>
      </w:r>
      <w:r w:rsidRPr="005E633D">
        <w:rPr>
          <w:rFonts w:asciiTheme="minorBidi" w:hAnsiTheme="minorBidi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5E633D">
        <w:rPr>
          <w:rFonts w:asciiTheme="minorBidi" w:hAnsiTheme="minorBidi" w:cs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276506" w:rsidRPr="005E633D" w:rsidRDefault="00276506" w:rsidP="005E633D">
      <w:pPr>
        <w:tabs>
          <w:tab w:val="left" w:pos="851"/>
        </w:tabs>
        <w:spacing w:after="0" w:line="240" w:lineRule="auto"/>
        <w:ind w:left="1134" w:hanging="1134"/>
        <w:rPr>
          <w:b/>
          <w:bCs/>
          <w:sz w:val="26"/>
          <w:szCs w:val="26"/>
          <w:lang w:bidi="th-TH"/>
        </w:rPr>
      </w:pPr>
      <w:r w:rsidRPr="005E633D"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ab/>
        <w:t xml:space="preserve">**  </w:t>
      </w:r>
      <w:r w:rsidR="003F5CB6" w:rsidRPr="005E633D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ระยะเวลาไม่รวมเวลาที่รอผู้ยื่นคำขอมารับใบรับแจ้งฯ</w:t>
      </w:r>
    </w:p>
    <w:sectPr w:rsidR="00276506" w:rsidRPr="005E633D" w:rsidSect="005613DA">
      <w:headerReference w:type="default" r:id="rId17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00" w:rsidRDefault="00A35000" w:rsidP="00C81DB8">
      <w:pPr>
        <w:spacing w:after="0" w:line="240" w:lineRule="auto"/>
      </w:pPr>
      <w:r>
        <w:separator/>
      </w:r>
    </w:p>
  </w:endnote>
  <w:endnote w:type="continuationSeparator" w:id="0">
    <w:p w:rsidR="00A35000" w:rsidRDefault="00A3500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00" w:rsidRDefault="00A35000" w:rsidP="00C81DB8">
      <w:pPr>
        <w:spacing w:after="0" w:line="240" w:lineRule="auto"/>
      </w:pPr>
      <w:r>
        <w:separator/>
      </w:r>
    </w:p>
  </w:footnote>
  <w:footnote w:type="continuationSeparator" w:id="0">
    <w:p w:rsidR="00A35000" w:rsidRDefault="00A3500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7B24B6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B85118">
          <w:rPr>
            <w:noProof/>
          </w:rPr>
          <w:t>11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8511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01347"/>
    <w:rsid w:val="00013BC7"/>
    <w:rsid w:val="00015B60"/>
    <w:rsid w:val="0002335D"/>
    <w:rsid w:val="0002479E"/>
    <w:rsid w:val="000424A8"/>
    <w:rsid w:val="00045650"/>
    <w:rsid w:val="00067A20"/>
    <w:rsid w:val="00075E4A"/>
    <w:rsid w:val="00082B39"/>
    <w:rsid w:val="00090552"/>
    <w:rsid w:val="00092AB7"/>
    <w:rsid w:val="00094F82"/>
    <w:rsid w:val="000C2AAC"/>
    <w:rsid w:val="000C466B"/>
    <w:rsid w:val="000F02D1"/>
    <w:rsid w:val="000F1309"/>
    <w:rsid w:val="00110F0C"/>
    <w:rsid w:val="00116A76"/>
    <w:rsid w:val="00132E1B"/>
    <w:rsid w:val="00164004"/>
    <w:rsid w:val="001744A6"/>
    <w:rsid w:val="0017533B"/>
    <w:rsid w:val="0018441F"/>
    <w:rsid w:val="0019582A"/>
    <w:rsid w:val="001B1C8D"/>
    <w:rsid w:val="001E05C0"/>
    <w:rsid w:val="00201E94"/>
    <w:rsid w:val="00206CDB"/>
    <w:rsid w:val="00210AAF"/>
    <w:rsid w:val="00216FA4"/>
    <w:rsid w:val="00233E88"/>
    <w:rsid w:val="00243B23"/>
    <w:rsid w:val="002440E7"/>
    <w:rsid w:val="00256878"/>
    <w:rsid w:val="00261D40"/>
    <w:rsid w:val="00263F10"/>
    <w:rsid w:val="00276506"/>
    <w:rsid w:val="00282B4A"/>
    <w:rsid w:val="002849E1"/>
    <w:rsid w:val="00290086"/>
    <w:rsid w:val="00291120"/>
    <w:rsid w:val="002B2D62"/>
    <w:rsid w:val="002B3B12"/>
    <w:rsid w:val="002B4D3D"/>
    <w:rsid w:val="002B5AF6"/>
    <w:rsid w:val="002C3E03"/>
    <w:rsid w:val="002E473C"/>
    <w:rsid w:val="00300A8F"/>
    <w:rsid w:val="00313D38"/>
    <w:rsid w:val="003240F6"/>
    <w:rsid w:val="00352D56"/>
    <w:rsid w:val="00353030"/>
    <w:rsid w:val="00357299"/>
    <w:rsid w:val="00394708"/>
    <w:rsid w:val="003B0539"/>
    <w:rsid w:val="003C25A4"/>
    <w:rsid w:val="003D7BCB"/>
    <w:rsid w:val="003E776B"/>
    <w:rsid w:val="003F489A"/>
    <w:rsid w:val="003F4A0D"/>
    <w:rsid w:val="003F5CB6"/>
    <w:rsid w:val="0041209D"/>
    <w:rsid w:val="00422EAB"/>
    <w:rsid w:val="00431268"/>
    <w:rsid w:val="00444BFB"/>
    <w:rsid w:val="0044604E"/>
    <w:rsid w:val="00452B6B"/>
    <w:rsid w:val="00475637"/>
    <w:rsid w:val="00476AAF"/>
    <w:rsid w:val="00486758"/>
    <w:rsid w:val="004C0C85"/>
    <w:rsid w:val="004C3BDE"/>
    <w:rsid w:val="004C729E"/>
    <w:rsid w:val="004D2212"/>
    <w:rsid w:val="004E30D6"/>
    <w:rsid w:val="004E5749"/>
    <w:rsid w:val="004E651F"/>
    <w:rsid w:val="004F24B5"/>
    <w:rsid w:val="00501E87"/>
    <w:rsid w:val="0050561E"/>
    <w:rsid w:val="005150BD"/>
    <w:rsid w:val="005223AF"/>
    <w:rsid w:val="00541A32"/>
    <w:rsid w:val="005613DA"/>
    <w:rsid w:val="00575FAF"/>
    <w:rsid w:val="00593E8D"/>
    <w:rsid w:val="005A5D80"/>
    <w:rsid w:val="005C6B68"/>
    <w:rsid w:val="005E633D"/>
    <w:rsid w:val="00600A25"/>
    <w:rsid w:val="006437C0"/>
    <w:rsid w:val="0064558D"/>
    <w:rsid w:val="0065175D"/>
    <w:rsid w:val="00686AAA"/>
    <w:rsid w:val="006940D4"/>
    <w:rsid w:val="006974B7"/>
    <w:rsid w:val="006A56E8"/>
    <w:rsid w:val="006B37B7"/>
    <w:rsid w:val="006C07C4"/>
    <w:rsid w:val="006C6C22"/>
    <w:rsid w:val="006E5115"/>
    <w:rsid w:val="00707AED"/>
    <w:rsid w:val="00712638"/>
    <w:rsid w:val="0073465E"/>
    <w:rsid w:val="00755539"/>
    <w:rsid w:val="00760D0B"/>
    <w:rsid w:val="00761FD0"/>
    <w:rsid w:val="00771FD1"/>
    <w:rsid w:val="00781575"/>
    <w:rsid w:val="007851BE"/>
    <w:rsid w:val="00790214"/>
    <w:rsid w:val="00793306"/>
    <w:rsid w:val="007B24B6"/>
    <w:rsid w:val="007E1E74"/>
    <w:rsid w:val="007F13BF"/>
    <w:rsid w:val="0080059D"/>
    <w:rsid w:val="008060BA"/>
    <w:rsid w:val="00810F23"/>
    <w:rsid w:val="00811134"/>
    <w:rsid w:val="0085230C"/>
    <w:rsid w:val="00862FC5"/>
    <w:rsid w:val="0087182F"/>
    <w:rsid w:val="00873DEA"/>
    <w:rsid w:val="0087509D"/>
    <w:rsid w:val="00883146"/>
    <w:rsid w:val="00885A9A"/>
    <w:rsid w:val="008A3CB7"/>
    <w:rsid w:val="008B3521"/>
    <w:rsid w:val="008C33B3"/>
    <w:rsid w:val="008D7B9E"/>
    <w:rsid w:val="008E2900"/>
    <w:rsid w:val="00902D13"/>
    <w:rsid w:val="00914267"/>
    <w:rsid w:val="00934C64"/>
    <w:rsid w:val="0095160F"/>
    <w:rsid w:val="00954717"/>
    <w:rsid w:val="00982CD7"/>
    <w:rsid w:val="00983E7C"/>
    <w:rsid w:val="0098687F"/>
    <w:rsid w:val="00986E00"/>
    <w:rsid w:val="00995D16"/>
    <w:rsid w:val="009A11E7"/>
    <w:rsid w:val="009A1805"/>
    <w:rsid w:val="009B06C0"/>
    <w:rsid w:val="009B68CC"/>
    <w:rsid w:val="009B7715"/>
    <w:rsid w:val="009C583B"/>
    <w:rsid w:val="009F1AA8"/>
    <w:rsid w:val="00A05B9B"/>
    <w:rsid w:val="00A10CDA"/>
    <w:rsid w:val="00A13B6C"/>
    <w:rsid w:val="00A22260"/>
    <w:rsid w:val="00A35000"/>
    <w:rsid w:val="00A47E94"/>
    <w:rsid w:val="00AA7734"/>
    <w:rsid w:val="00AC4ACB"/>
    <w:rsid w:val="00AE6A9D"/>
    <w:rsid w:val="00AF4A06"/>
    <w:rsid w:val="00B06A9A"/>
    <w:rsid w:val="00B160C4"/>
    <w:rsid w:val="00B23DA2"/>
    <w:rsid w:val="00B509FC"/>
    <w:rsid w:val="00B53EB7"/>
    <w:rsid w:val="00B85118"/>
    <w:rsid w:val="00B95782"/>
    <w:rsid w:val="00BC5DA7"/>
    <w:rsid w:val="00BF6CA4"/>
    <w:rsid w:val="00C01027"/>
    <w:rsid w:val="00C061FC"/>
    <w:rsid w:val="00C1539D"/>
    <w:rsid w:val="00C21238"/>
    <w:rsid w:val="00C26ED0"/>
    <w:rsid w:val="00C3045F"/>
    <w:rsid w:val="00C626FC"/>
    <w:rsid w:val="00C77AEA"/>
    <w:rsid w:val="00C81DB8"/>
    <w:rsid w:val="00C832F1"/>
    <w:rsid w:val="00C864BD"/>
    <w:rsid w:val="00C87111"/>
    <w:rsid w:val="00CA51BD"/>
    <w:rsid w:val="00CD3DDC"/>
    <w:rsid w:val="00CE4575"/>
    <w:rsid w:val="00CE4A67"/>
    <w:rsid w:val="00CE687B"/>
    <w:rsid w:val="00CF27C9"/>
    <w:rsid w:val="00D0421D"/>
    <w:rsid w:val="00D1127F"/>
    <w:rsid w:val="00D13F2E"/>
    <w:rsid w:val="00D239AD"/>
    <w:rsid w:val="00D2626C"/>
    <w:rsid w:val="00D300C6"/>
    <w:rsid w:val="00D3016A"/>
    <w:rsid w:val="00D317AD"/>
    <w:rsid w:val="00D46D53"/>
    <w:rsid w:val="00D5060E"/>
    <w:rsid w:val="00D51311"/>
    <w:rsid w:val="00DD1195"/>
    <w:rsid w:val="00DD5A60"/>
    <w:rsid w:val="00E00F3F"/>
    <w:rsid w:val="00E01AA0"/>
    <w:rsid w:val="00E06DC1"/>
    <w:rsid w:val="00E279FB"/>
    <w:rsid w:val="00E33AD5"/>
    <w:rsid w:val="00E51EB8"/>
    <w:rsid w:val="00E56012"/>
    <w:rsid w:val="00E668EE"/>
    <w:rsid w:val="00E90756"/>
    <w:rsid w:val="00E97AE3"/>
    <w:rsid w:val="00EA6950"/>
    <w:rsid w:val="00EA75DF"/>
    <w:rsid w:val="00EB5853"/>
    <w:rsid w:val="00EC08A9"/>
    <w:rsid w:val="00EF0DAF"/>
    <w:rsid w:val="00F028A3"/>
    <w:rsid w:val="00F064C0"/>
    <w:rsid w:val="00F253B7"/>
    <w:rsid w:val="00F31152"/>
    <w:rsid w:val="00F500D8"/>
    <w:rsid w:val="00F5490C"/>
    <w:rsid w:val="00F62F55"/>
    <w:rsid w:val="00F8122B"/>
    <w:rsid w:val="00F83C27"/>
    <w:rsid w:val="00FD3547"/>
    <w:rsid w:val="00FD45FF"/>
    <w:rsid w:val="00FD6FA7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1" type="connector" idref="#_x0000_s1124"/>
        <o:r id="V:Rule2" type="connector" idref="#_x0000_s1127"/>
        <o:r id="V:Rule3" type="connector" idref="#_x0000_s1123"/>
        <o:r id="V:Rule4" type="connector" idref="#_x0000_s1125"/>
        <o:r id="V:Rule5" type="connector" idref="#_x0000_s1120"/>
        <o:r id="V:Rule6" type="connector" idref="#_x0000_s1128"/>
        <o:r id="V:Rule7" type="connector" idref="#_x0000_s1119"/>
        <o:r id="V:Rule8" type="connector" idref="#_x0000_s1122"/>
        <o:r id="V:Rule9" type="connector" idref="#_x0000_s1118"/>
        <o:r id="V:Rule10" type="connector" idref="#_x0000_s1121"/>
        <o:r id="V:Rule11" type="connector" idref="#_x0000_s1126"/>
        <o:r id="V:Rule12" type="connector" idref="#_x0000_s111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da.moph.go.th/psiond/download/law/moph/55/moph_lakken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da.moph.go.th/psiond/download/law/fda/FDA_WOOR2_2556pdf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fda.moph.go.th/psiond/download/law/moph/47/MOPH_exception_pco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da.moph.go.th/psiond/download/provincial/officer54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da.moph.go.th/psiond/download/law/moph/50/MOPH_PCO_50.pdf" TargetMode="External"/><Relationship Id="rId10" Type="http://schemas.openxmlformats.org/officeDocument/2006/relationships/hyperlink" Target="http://www.fda.moph.go.th/psiond/download/law/moit/moit_hazlist2558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ailist/ailist_2556.pdf" TargetMode="External"/><Relationship Id="rId14" Type="http://schemas.openxmlformats.org/officeDocument/2006/relationships/hyperlink" Target="http://www.fda.moph.go.th/psiond/eservice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B4945-BA4A-468D-84DE-5AB7EE61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202</TotalTime>
  <Pages>11</Pages>
  <Words>2290</Words>
  <Characters>13059</Characters>
  <Application>Microsoft Office Word</Application>
  <DocSecurity>0</DocSecurity>
  <Lines>108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15</cp:revision>
  <cp:lastPrinted>2015-07-02T11:35:00Z</cp:lastPrinted>
  <dcterms:created xsi:type="dcterms:W3CDTF">2015-06-19T05:06:00Z</dcterms:created>
  <dcterms:modified xsi:type="dcterms:W3CDTF">2015-07-10T04:25:00Z</dcterms:modified>
</cp:coreProperties>
</file>